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4B8C" w:rsidRDefault="00993B67" w:rsidP="00CB339D">
      <w:pPr>
        <w:ind w:left="-425" w:right="-1"/>
        <w:rPr>
          <w:rFonts w:ascii="Bree Serif" w:eastAsia="Bree Serif" w:hAnsi="Bree Serif" w:cs="Bree Serif"/>
          <w:i/>
          <w:color w:val="783F04"/>
          <w:sz w:val="50"/>
          <w:szCs w:val="50"/>
          <w:u w:val="single"/>
        </w:rPr>
      </w:pPr>
      <w:r>
        <w:rPr>
          <w:rFonts w:ascii="Bree Serif" w:eastAsia="Bree Serif" w:hAnsi="Bree Serif" w:cs="Bree Serif"/>
          <w:i/>
          <w:noProof/>
          <w:color w:val="783F04"/>
          <w:sz w:val="50"/>
          <w:szCs w:val="50"/>
          <w:u w:val="single"/>
          <w:lang w:val="fr-FR"/>
        </w:rPr>
        <w:drawing>
          <wp:inline distT="114300" distB="114300" distL="114300" distR="114300">
            <wp:extent cx="2538413" cy="754166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38413" cy="7541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Bree Serif" w:eastAsia="Bree Serif" w:hAnsi="Bree Serif" w:cs="Bree Serif"/>
          <w:i/>
          <w:noProof/>
          <w:color w:val="783F04"/>
          <w:sz w:val="50"/>
          <w:szCs w:val="50"/>
          <w:u w:val="single"/>
          <w:lang w:val="fr-FR"/>
        </w:rPr>
        <w:drawing>
          <wp:inline distT="114300" distB="114300" distL="114300" distR="114300">
            <wp:extent cx="3810000" cy="819150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l="23647" t="37415" r="20598" b="42928"/>
                    <a:stretch>
                      <a:fillRect/>
                    </a:stretch>
                  </pic:blipFill>
                  <pic:spPr>
                    <a:xfrm>
                      <a:off x="0" y="0"/>
                      <a:ext cx="3812572" cy="81970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44B8C" w:rsidRPr="00EF454B" w:rsidRDefault="00993B67">
      <w:pPr>
        <w:jc w:val="center"/>
        <w:rPr>
          <w:rFonts w:ascii="Bree Serif" w:eastAsia="Bree Serif" w:hAnsi="Bree Serif" w:cs="Bree Serif"/>
          <w:color w:val="1C4587"/>
          <w:sz w:val="50"/>
          <w:szCs w:val="50"/>
          <w:u w:val="single"/>
        </w:rPr>
      </w:pPr>
      <w:r w:rsidRPr="00EF454B">
        <w:rPr>
          <w:rFonts w:ascii="Bree Serif" w:eastAsia="Bree Serif" w:hAnsi="Bree Serif" w:cs="Bree Serif"/>
          <w:color w:val="1C4587"/>
          <w:sz w:val="50"/>
          <w:szCs w:val="50"/>
          <w:u w:val="single"/>
        </w:rPr>
        <w:t>Cas de Sciences de Gestion et Numérique</w:t>
      </w:r>
    </w:p>
    <w:p w:rsidR="00644B8C" w:rsidRDefault="00993B67">
      <w:pPr>
        <w:jc w:val="center"/>
        <w:rPr>
          <w:rFonts w:ascii="Bree Serif" w:eastAsia="Bree Serif" w:hAnsi="Bree Serif" w:cs="Bree Serif"/>
          <w:i/>
          <w:color w:val="1C4587"/>
          <w:sz w:val="36"/>
          <w:szCs w:val="36"/>
          <w:u w:val="single"/>
        </w:rPr>
      </w:pPr>
      <w:r>
        <w:rPr>
          <w:rFonts w:ascii="Bree Serif" w:eastAsia="Bree Serif" w:hAnsi="Bree Serif" w:cs="Bree Serif"/>
          <w:i/>
          <w:color w:val="1C4587"/>
          <w:sz w:val="36"/>
          <w:szCs w:val="36"/>
          <w:u w:val="single"/>
        </w:rPr>
        <w:t>Thème 2 : Numérique et intelligence collective</w:t>
      </w:r>
    </w:p>
    <w:p w:rsidR="00644B8C" w:rsidRDefault="00644B8C">
      <w:pPr>
        <w:jc w:val="both"/>
        <w:rPr>
          <w:b/>
          <w:color w:val="212529"/>
          <w:sz w:val="21"/>
          <w:szCs w:val="21"/>
          <w:highlight w:val="white"/>
        </w:rPr>
      </w:pPr>
    </w:p>
    <w:p w:rsidR="00644B8C" w:rsidRDefault="00993B67">
      <w:pPr>
        <w:jc w:val="both"/>
        <w:rPr>
          <w:b/>
          <w:sz w:val="21"/>
          <w:szCs w:val="21"/>
          <w:highlight w:val="white"/>
        </w:rPr>
      </w:pPr>
      <w:r>
        <w:rPr>
          <w:b/>
          <w:sz w:val="21"/>
          <w:szCs w:val="21"/>
          <w:highlight w:val="white"/>
        </w:rPr>
        <w:t>Document 1 : présentation de l</w:t>
      </w:r>
      <w:r w:rsidR="00DA3AC2">
        <w:rPr>
          <w:b/>
          <w:sz w:val="21"/>
          <w:szCs w:val="21"/>
          <w:highlight w:val="white"/>
        </w:rPr>
        <w:t>’organisation Nouméa Immobilier</w:t>
      </w:r>
    </w:p>
    <w:p w:rsidR="00DA3AC2" w:rsidRPr="00DA3AC2" w:rsidRDefault="00DA3AC2" w:rsidP="00DA3AC2">
      <w:pPr>
        <w:shd w:val="clear" w:color="auto" w:fill="FFFFFF"/>
        <w:spacing w:line="240" w:lineRule="auto"/>
        <w:rPr>
          <w:rFonts w:ascii="inherit" w:eastAsia="Times New Roman" w:hAnsi="inherit" w:cs="Segoe UI Historic"/>
          <w:color w:val="050505"/>
          <w:sz w:val="23"/>
          <w:szCs w:val="23"/>
          <w:lang w:val="fr-FR"/>
        </w:rPr>
      </w:pPr>
    </w:p>
    <w:tbl>
      <w:tblPr>
        <w:tblStyle w:val="Grilledutableau"/>
        <w:tblW w:w="9776" w:type="dxa"/>
        <w:tblLook w:val="04A0" w:firstRow="1" w:lastRow="0" w:firstColumn="1" w:lastColumn="0" w:noHBand="0" w:noVBand="1"/>
      </w:tblPr>
      <w:tblGrid>
        <w:gridCol w:w="9776"/>
      </w:tblGrid>
      <w:tr w:rsidR="00DA3AC2" w:rsidTr="00EF454B">
        <w:tc>
          <w:tcPr>
            <w:tcW w:w="9776" w:type="dxa"/>
          </w:tcPr>
          <w:p w:rsidR="00DA3AC2" w:rsidRPr="00DA3AC2" w:rsidRDefault="00DA3AC2" w:rsidP="00DA3AC2">
            <w:pPr>
              <w:spacing w:line="276" w:lineRule="auto"/>
              <w:jc w:val="both"/>
              <w:rPr>
                <w:sz w:val="21"/>
                <w:szCs w:val="21"/>
                <w:highlight w:val="white"/>
              </w:rPr>
            </w:pPr>
            <w:r>
              <w:rPr>
                <w:b/>
                <w:sz w:val="21"/>
                <w:szCs w:val="21"/>
                <w:highlight w:val="white"/>
              </w:rPr>
              <w:t>« </w:t>
            </w:r>
            <w:r w:rsidRPr="00DA3AC2">
              <w:rPr>
                <w:b/>
                <w:sz w:val="21"/>
                <w:szCs w:val="21"/>
                <w:highlight w:val="white"/>
              </w:rPr>
              <w:t>Nouméa Immobilier</w:t>
            </w:r>
            <w:r w:rsidRPr="00DA3AC2">
              <w:rPr>
                <w:sz w:val="21"/>
                <w:szCs w:val="21"/>
                <w:highlight w:val="white"/>
              </w:rPr>
              <w:t xml:space="preserve"> est une agence créée en 1987, développée par ses deux gérants Pierrette MERCADAL et Philippe PESENTI.</w:t>
            </w:r>
          </w:p>
          <w:p w:rsidR="00DA3AC2" w:rsidRPr="00DA3AC2" w:rsidRDefault="00DA3AC2" w:rsidP="00DA3AC2">
            <w:pPr>
              <w:spacing w:line="276" w:lineRule="auto"/>
              <w:jc w:val="both"/>
              <w:rPr>
                <w:sz w:val="21"/>
                <w:szCs w:val="21"/>
                <w:highlight w:val="white"/>
              </w:rPr>
            </w:pPr>
            <w:r w:rsidRPr="00DA3AC2">
              <w:rPr>
                <w:sz w:val="21"/>
                <w:szCs w:val="21"/>
                <w:highlight w:val="white"/>
              </w:rPr>
              <w:t xml:space="preserve">Spécialisée dans le métier de </w:t>
            </w:r>
            <w:r w:rsidRPr="00DA3AC2">
              <w:rPr>
                <w:b/>
                <w:sz w:val="21"/>
                <w:szCs w:val="21"/>
                <w:highlight w:val="white"/>
              </w:rPr>
              <w:t>Syndic</w:t>
            </w:r>
            <w:r w:rsidRPr="00DA3AC2">
              <w:rPr>
                <w:sz w:val="21"/>
                <w:szCs w:val="21"/>
                <w:highlight w:val="white"/>
              </w:rPr>
              <w:t xml:space="preserve"> à l’origine, Nouméa Immobilier a su développer un Service de Gestion Locative, dynamique et performant, cela en collaboration avec de nombreux promoteurs locaux ainsi qu’avec le soutien de Cabinets en Gestion de Patrimoine métropolitains.</w:t>
            </w:r>
          </w:p>
          <w:p w:rsidR="00DA3AC2" w:rsidRPr="00DA3AC2" w:rsidRDefault="00DA3AC2" w:rsidP="00DA3AC2">
            <w:pPr>
              <w:spacing w:line="276" w:lineRule="auto"/>
              <w:jc w:val="both"/>
              <w:rPr>
                <w:sz w:val="21"/>
                <w:szCs w:val="21"/>
                <w:highlight w:val="white"/>
              </w:rPr>
            </w:pPr>
            <w:r w:rsidRPr="00DA3AC2">
              <w:rPr>
                <w:sz w:val="21"/>
                <w:szCs w:val="21"/>
                <w:highlight w:val="white"/>
              </w:rPr>
              <w:t xml:space="preserve">Aujourd'hui, Nouméa Immobilier propose une gamme complète de services immobiliers, tels que la </w:t>
            </w:r>
            <w:r w:rsidRPr="00DA3AC2">
              <w:rPr>
                <w:b/>
                <w:sz w:val="21"/>
                <w:szCs w:val="21"/>
                <w:highlight w:val="white"/>
              </w:rPr>
              <w:t>gestion locative, la transaction de patrimoine et la gestion de copropriété</w:t>
            </w:r>
            <w:r w:rsidRPr="00DA3AC2">
              <w:rPr>
                <w:sz w:val="21"/>
                <w:szCs w:val="21"/>
                <w:highlight w:val="white"/>
              </w:rPr>
              <w:t>.</w:t>
            </w:r>
          </w:p>
          <w:p w:rsidR="00DA3AC2" w:rsidRPr="00DA3AC2" w:rsidRDefault="00DA3AC2" w:rsidP="00DA3AC2">
            <w:pPr>
              <w:spacing w:line="276" w:lineRule="auto"/>
              <w:jc w:val="both"/>
              <w:rPr>
                <w:sz w:val="21"/>
                <w:szCs w:val="21"/>
                <w:highlight w:val="white"/>
              </w:rPr>
            </w:pPr>
            <w:r w:rsidRPr="00DA3AC2">
              <w:rPr>
                <w:sz w:val="21"/>
                <w:szCs w:val="21"/>
                <w:highlight w:val="white"/>
              </w:rPr>
              <w:t>Fort de l'expérience acquise depuis 25 ans et de garanties financières solides, Nouméa immobilier est à même de proposer des produits et des services en adéquation avec le marché immobilier Calédonien et d'assurer une parfaite sécurité à ses clients et à ses partenaires.</w:t>
            </w:r>
          </w:p>
          <w:p w:rsidR="00DA3AC2" w:rsidRPr="00DA3AC2" w:rsidRDefault="00DA3AC2" w:rsidP="00DA3AC2">
            <w:pPr>
              <w:spacing w:line="276" w:lineRule="auto"/>
              <w:jc w:val="both"/>
              <w:rPr>
                <w:sz w:val="21"/>
                <w:szCs w:val="21"/>
                <w:highlight w:val="white"/>
              </w:rPr>
            </w:pPr>
            <w:r w:rsidRPr="00DA3AC2">
              <w:rPr>
                <w:sz w:val="21"/>
                <w:szCs w:val="21"/>
                <w:highlight w:val="white"/>
              </w:rPr>
              <w:t>Le logement et ses problématiques sont au cœur des préoccupations de nos clients, aussi, notre principale mission consiste à tout mettre en œuvre pour les accompagner et les conseiller au quotidien.</w:t>
            </w:r>
            <w:r>
              <w:rPr>
                <w:sz w:val="21"/>
                <w:szCs w:val="21"/>
                <w:highlight w:val="white"/>
              </w:rPr>
              <w:t> »</w:t>
            </w:r>
          </w:p>
          <w:p w:rsidR="00DA3AC2" w:rsidRDefault="00DA3AC2" w:rsidP="00DA3AC2">
            <w:pPr>
              <w:spacing w:line="276" w:lineRule="auto"/>
              <w:jc w:val="both"/>
              <w:rPr>
                <w:b/>
                <w:sz w:val="21"/>
                <w:szCs w:val="21"/>
                <w:highlight w:val="white"/>
              </w:rPr>
            </w:pPr>
            <w:r w:rsidRPr="00DA3AC2">
              <w:rPr>
                <w:sz w:val="21"/>
                <w:szCs w:val="21"/>
                <w:highlight w:val="white"/>
              </w:rPr>
              <w:t>https://www.facebook.com/NoumeaImmobilier/</w:t>
            </w:r>
          </w:p>
        </w:tc>
      </w:tr>
    </w:tbl>
    <w:p w:rsidR="00DA3AC2" w:rsidRDefault="00DA3AC2">
      <w:pPr>
        <w:jc w:val="both"/>
        <w:rPr>
          <w:b/>
          <w:sz w:val="21"/>
          <w:szCs w:val="21"/>
          <w:highlight w:val="white"/>
        </w:rPr>
      </w:pPr>
    </w:p>
    <w:p w:rsidR="00644B8C" w:rsidRDefault="00DA3AC2">
      <w:pPr>
        <w:jc w:val="both"/>
        <w:rPr>
          <w:b/>
          <w:sz w:val="21"/>
          <w:szCs w:val="21"/>
          <w:highlight w:val="white"/>
        </w:rPr>
      </w:pPr>
      <w:r>
        <w:rPr>
          <w:b/>
          <w:sz w:val="21"/>
          <w:szCs w:val="21"/>
          <w:highlight w:val="white"/>
        </w:rPr>
        <w:t>Document 2 : Vidéo « Nouméa Immobilier et le Progiciel Crypto »</w:t>
      </w:r>
    </w:p>
    <w:p w:rsidR="00644B8C" w:rsidRDefault="00644B8C">
      <w:pPr>
        <w:rPr>
          <w:b/>
          <w:color w:val="212529"/>
          <w:sz w:val="21"/>
          <w:szCs w:val="21"/>
          <w:highlight w:val="white"/>
        </w:rPr>
      </w:pPr>
    </w:p>
    <w:p w:rsidR="00644B8C" w:rsidRDefault="00993B67">
      <w:pPr>
        <w:rPr>
          <w:b/>
          <w:sz w:val="21"/>
          <w:szCs w:val="21"/>
          <w:highlight w:val="white"/>
        </w:rPr>
      </w:pPr>
      <w:r>
        <w:rPr>
          <w:b/>
          <w:sz w:val="21"/>
          <w:szCs w:val="21"/>
          <w:highlight w:val="white"/>
        </w:rPr>
        <w:t>Document 3 : Crypto chez Nouméa immobilier</w:t>
      </w:r>
    </w:p>
    <w:p w:rsidR="00DA3AC2" w:rsidRDefault="00DA3AC2" w:rsidP="00EF454B">
      <w:pPr>
        <w:jc w:val="center"/>
        <w:rPr>
          <w:b/>
          <w:sz w:val="21"/>
          <w:szCs w:val="21"/>
          <w:highlight w:val="white"/>
        </w:rPr>
      </w:pPr>
    </w:p>
    <w:p w:rsidR="00DA3AC2" w:rsidRDefault="00EF454B" w:rsidP="00EF454B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DA3AC2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fr-FR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A86A6BB" wp14:editId="7AB727A0">
                <wp:simplePos x="0" y="0"/>
                <wp:positionH relativeFrom="column">
                  <wp:posOffset>3314700</wp:posOffset>
                </wp:positionH>
                <wp:positionV relativeFrom="paragraph">
                  <wp:posOffset>2534285</wp:posOffset>
                </wp:positionV>
                <wp:extent cx="2724150" cy="1404620"/>
                <wp:effectExtent l="0" t="0" r="19050" b="22225"/>
                <wp:wrapSquare wrapText="bothSides"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0" cy="140462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93B67" w:rsidRPr="00DA3AC2" w:rsidRDefault="00993B67" w:rsidP="00DA3AC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DA3AC2">
                              <w:rPr>
                                <w:b/>
                              </w:rPr>
                              <w:t>Liste des lots en Gérance (location)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A86A6B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261pt;margin-top:199.55pt;width:214.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" fillcolor="#f79646 [3209]" strokecolor="#974706 [1609]" strokeweight="2pt">
                <v:textbox style="mso-fit-shape-to-text:t">
                  <w:txbxContent>
                    <w:p w:rsidR="00993B67" w:rsidRPr="00DA3AC2" w:rsidRDefault="00993B67" w:rsidP="00DA3AC2">
                      <w:pPr>
                        <w:jc w:val="center"/>
                        <w:rPr>
                          <w:b/>
                        </w:rPr>
                      </w:pPr>
                      <w:r w:rsidRPr="00DA3AC2">
                        <w:rPr>
                          <w:b/>
                        </w:rPr>
                        <w:t>Liste des lots en Gérance (location)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A3AC2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fr-FR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952500</wp:posOffset>
                </wp:positionH>
                <wp:positionV relativeFrom="paragraph">
                  <wp:posOffset>2562860</wp:posOffset>
                </wp:positionV>
                <wp:extent cx="1333500" cy="1404620"/>
                <wp:effectExtent l="0" t="0" r="19050" b="2222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140462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93B67" w:rsidRPr="00DA3AC2" w:rsidRDefault="00993B67" w:rsidP="00DA3AC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DA3AC2">
                              <w:rPr>
                                <w:b/>
                              </w:rPr>
                              <w:t>Modules Crypto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75pt;margin-top:201.8pt;width:10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" fillcolor="#f79646 [3209]" strokecolor="#974706 [1609]" strokeweight="2pt">
                <v:textbox style="mso-fit-shape-to-text:t">
                  <w:txbxContent>
                    <w:p w:rsidR="00993B67" w:rsidRPr="00DA3AC2" w:rsidRDefault="00993B67" w:rsidP="00DA3AC2">
                      <w:pPr>
                        <w:jc w:val="center"/>
                        <w:rPr>
                          <w:b/>
                        </w:rPr>
                      </w:pPr>
                      <w:r w:rsidRPr="00DA3AC2">
                        <w:rPr>
                          <w:b/>
                        </w:rPr>
                        <w:t>Modules Crypto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A3AC2" w:rsidRPr="00DA3AC2">
        <w:rPr>
          <w:b/>
          <w:noProof/>
          <w:sz w:val="21"/>
          <w:szCs w:val="21"/>
          <w:lang w:val="fr-FR"/>
        </w:rPr>
        <w:drawing>
          <wp:inline distT="0" distB="0" distL="0" distR="0">
            <wp:extent cx="2949421" cy="2347595"/>
            <wp:effectExtent l="0" t="0" r="3810" b="0"/>
            <wp:docPr id="3" name="Image 3" descr="C:\Users\Admin\Desktop\Aude\Cas Nouméa Immobilier\elements de Sylvie\Modules Cryp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Aude\Cas Nouméa Immobilier\elements de Sylvie\Modules Crypto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86" t="8053" r="2939" b="5714"/>
                    <a:stretch/>
                  </pic:blipFill>
                  <pic:spPr bwMode="auto">
                    <a:xfrm>
                      <a:off x="0" y="0"/>
                      <a:ext cx="2959415" cy="2355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3AC2" w:rsidRPr="00DA3AC2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fr-FR"/>
        </w:rPr>
        <w:drawing>
          <wp:inline distT="0" distB="0" distL="0" distR="0">
            <wp:extent cx="2962275" cy="2366991"/>
            <wp:effectExtent l="0" t="0" r="0" b="0"/>
            <wp:docPr id="5" name="Image 5" descr="C:\Users\Admin\Desktop\Aude\Cas Nouméa Immobilier\elements de Sylvie\Liste lots Ges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Aude\Cas Nouméa Immobilier\elements de Sylvie\Liste lots Gestio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020"/>
                    <a:stretch/>
                  </pic:blipFill>
                  <pic:spPr bwMode="auto">
                    <a:xfrm>
                      <a:off x="0" y="0"/>
                      <a:ext cx="2966815" cy="2370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3AC2" w:rsidRDefault="00DA3AC2" w:rsidP="00EF454B">
      <w:pPr>
        <w:jc w:val="center"/>
        <w:rPr>
          <w:b/>
          <w:sz w:val="21"/>
          <w:szCs w:val="21"/>
          <w:highlight w:val="white"/>
        </w:rPr>
      </w:pPr>
      <w:r w:rsidRPr="00DA3AC2">
        <w:rPr>
          <w:b/>
          <w:noProof/>
          <w:sz w:val="21"/>
          <w:szCs w:val="21"/>
          <w:lang w:val="fr-FR"/>
        </w:rPr>
        <w:lastRenderedPageBreak/>
        <w:drawing>
          <wp:inline distT="0" distB="0" distL="0" distR="0">
            <wp:extent cx="5170805" cy="2841455"/>
            <wp:effectExtent l="0" t="0" r="0" b="0"/>
            <wp:docPr id="4" name="Image 4" descr="C:\Users\Admin\Desktop\Aude\Cas Nouméa Immobilier\elements de Sylvie\Planning RDV Commerciau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Aude\Cas Nouméa Immobilier\elements de Sylvie\Planning RDV Commerciaux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733" cy="2850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3AC2" w:rsidRDefault="00CC13ED">
      <w:pPr>
        <w:rPr>
          <w:b/>
          <w:sz w:val="21"/>
          <w:szCs w:val="21"/>
          <w:highlight w:val="white"/>
        </w:rPr>
      </w:pPr>
      <w:r w:rsidRPr="00DA3AC2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fr-FR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AE9893E" wp14:editId="0C42C853">
                <wp:simplePos x="0" y="0"/>
                <wp:positionH relativeFrom="column">
                  <wp:posOffset>552450</wp:posOffset>
                </wp:positionH>
                <wp:positionV relativeFrom="paragraph">
                  <wp:posOffset>79375</wp:posOffset>
                </wp:positionV>
                <wp:extent cx="5219700" cy="1404620"/>
                <wp:effectExtent l="0" t="0" r="19050" b="22225"/>
                <wp:wrapSquare wrapText="bothSides"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0" cy="140462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93B67" w:rsidRPr="00DA3AC2" w:rsidRDefault="00993B67" w:rsidP="00EF454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CC13ED">
                              <w:rPr>
                                <w:b/>
                              </w:rPr>
                              <w:t xml:space="preserve">Planning </w:t>
                            </w:r>
                            <w:r>
                              <w:rPr>
                                <w:b/>
                              </w:rPr>
                              <w:t xml:space="preserve">des </w:t>
                            </w:r>
                            <w:r w:rsidRPr="00CC13ED">
                              <w:rPr>
                                <w:b/>
                              </w:rPr>
                              <w:t>RDV Commerciaux</w:t>
                            </w:r>
                            <w:r>
                              <w:rPr>
                                <w:b/>
                              </w:rPr>
                              <w:t xml:space="preserve"> dans l’organiseur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AE9893E" id="_x0000_s1028" type="#_x0000_t202" style="position:absolute;margin-left:43.5pt;margin-top:6.25pt;width:411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" fillcolor="#f79646 [3209]" strokecolor="#974706 [1609]" strokeweight="2pt">
                <v:textbox style="mso-fit-shape-to-text:t">
                  <w:txbxContent>
                    <w:p w:rsidR="00993B67" w:rsidRPr="00DA3AC2" w:rsidRDefault="00993B67" w:rsidP="00EF454B">
                      <w:pPr>
                        <w:jc w:val="center"/>
                        <w:rPr>
                          <w:b/>
                        </w:rPr>
                      </w:pPr>
                      <w:r w:rsidRPr="00CC13ED">
                        <w:rPr>
                          <w:b/>
                        </w:rPr>
                        <w:t xml:space="preserve">Planning </w:t>
                      </w:r>
                      <w:r>
                        <w:rPr>
                          <w:b/>
                        </w:rPr>
                        <w:t xml:space="preserve">des </w:t>
                      </w:r>
                      <w:r w:rsidRPr="00CC13ED">
                        <w:rPr>
                          <w:b/>
                        </w:rPr>
                        <w:t>RDV Commerciaux</w:t>
                      </w:r>
                      <w:r>
                        <w:rPr>
                          <w:b/>
                        </w:rPr>
                        <w:t xml:space="preserve"> dans l’organiseur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44B8C" w:rsidRDefault="00644B8C">
      <w:pPr>
        <w:rPr>
          <w:b/>
          <w:sz w:val="21"/>
          <w:szCs w:val="21"/>
          <w:highlight w:val="white"/>
        </w:rPr>
      </w:pPr>
    </w:p>
    <w:p w:rsidR="00644B8C" w:rsidRDefault="00644B8C" w:rsidP="00EF454B">
      <w:pPr>
        <w:jc w:val="center"/>
        <w:rPr>
          <w:b/>
          <w:sz w:val="21"/>
          <w:szCs w:val="21"/>
          <w:highlight w:val="white"/>
        </w:rPr>
      </w:pPr>
    </w:p>
    <w:p w:rsidR="00DA3AC2" w:rsidRDefault="00DA3AC2" w:rsidP="00EF454B">
      <w:pPr>
        <w:jc w:val="center"/>
        <w:rPr>
          <w:b/>
          <w:sz w:val="21"/>
          <w:szCs w:val="21"/>
          <w:highlight w:val="white"/>
        </w:rPr>
      </w:pPr>
    </w:p>
    <w:p w:rsidR="00DA3AC2" w:rsidRDefault="00EF454B" w:rsidP="00EF454B">
      <w:pPr>
        <w:jc w:val="center"/>
        <w:rPr>
          <w:b/>
          <w:sz w:val="21"/>
          <w:szCs w:val="21"/>
          <w:highlight w:val="white"/>
        </w:rPr>
      </w:pPr>
      <w:r>
        <w:rPr>
          <w:b/>
          <w:noProof/>
          <w:sz w:val="21"/>
          <w:szCs w:val="21"/>
          <w:lang w:val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694F413" wp14:editId="7B646234">
                <wp:simplePos x="0" y="0"/>
                <wp:positionH relativeFrom="column">
                  <wp:posOffset>3433445</wp:posOffset>
                </wp:positionH>
                <wp:positionV relativeFrom="paragraph">
                  <wp:posOffset>396875</wp:posOffset>
                </wp:positionV>
                <wp:extent cx="190279" cy="57150"/>
                <wp:effectExtent l="57150" t="38100" r="76835" b="95250"/>
                <wp:wrapNone/>
                <wp:docPr id="244" name="Rectangle à coins arrondis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279" cy="5715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8864E07" id="Rectangle à coins arrondis 244" o:spid="_x0000_s1026" style="position:absolute;margin-left:270.35pt;margin-top:31.25pt;width:15pt;height:4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oundrect>
            </w:pict>
          </mc:Fallback>
        </mc:AlternateContent>
      </w:r>
      <w:r>
        <w:rPr>
          <w:b/>
          <w:noProof/>
          <w:sz w:val="21"/>
          <w:szCs w:val="21"/>
          <w:lang w:val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C069081" wp14:editId="42E26022">
                <wp:simplePos x="0" y="0"/>
                <wp:positionH relativeFrom="column">
                  <wp:posOffset>2253615</wp:posOffset>
                </wp:positionH>
                <wp:positionV relativeFrom="paragraph">
                  <wp:posOffset>528320</wp:posOffset>
                </wp:positionV>
                <wp:extent cx="190279" cy="57150"/>
                <wp:effectExtent l="57150" t="38100" r="76835" b="95250"/>
                <wp:wrapNone/>
                <wp:docPr id="13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279" cy="5715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08D50A" id="Rectangle à coins arrondis 13" o:spid="_x0000_s1026" style="position:absolute;margin-left:177.45pt;margin-top:41.6pt;width:15pt;height:4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oundrect>
            </w:pict>
          </mc:Fallback>
        </mc:AlternateContent>
      </w:r>
      <w:r>
        <w:rPr>
          <w:b/>
          <w:noProof/>
          <w:sz w:val="21"/>
          <w:szCs w:val="21"/>
          <w:lang w:val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2BC3F4" wp14:editId="4709520A">
                <wp:simplePos x="0" y="0"/>
                <wp:positionH relativeFrom="column">
                  <wp:posOffset>2271396</wp:posOffset>
                </wp:positionH>
                <wp:positionV relativeFrom="paragraph">
                  <wp:posOffset>657225</wp:posOffset>
                </wp:positionV>
                <wp:extent cx="114300" cy="57150"/>
                <wp:effectExtent l="57150" t="38100" r="76200" b="95250"/>
                <wp:wrapNone/>
                <wp:docPr id="15" name="Rectangle à coins arrondi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5715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AB109C" id="Rectangle à coins arrondis 15" o:spid="_x0000_s1026" style="position:absolute;margin-left:178.85pt;margin-top:51.75pt;width:9pt;height:4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oundrect>
            </w:pict>
          </mc:Fallback>
        </mc:AlternateContent>
      </w:r>
      <w:r>
        <w:rPr>
          <w:b/>
          <w:noProof/>
          <w:sz w:val="21"/>
          <w:szCs w:val="21"/>
          <w:lang w:val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621665</wp:posOffset>
                </wp:positionH>
                <wp:positionV relativeFrom="paragraph">
                  <wp:posOffset>198755</wp:posOffset>
                </wp:positionV>
                <wp:extent cx="189865" cy="57150"/>
                <wp:effectExtent l="57150" t="38100" r="76835" b="95250"/>
                <wp:wrapNone/>
                <wp:docPr id="9" name="Rectangle à coins arrond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865" cy="5715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B395C7F" id="Rectangle à coins arrondis 9" o:spid="_x0000_s1026" style="position:absolute;margin-left:48.95pt;margin-top:15.65pt;width:14.95pt;height:4.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oundrect>
            </w:pict>
          </mc:Fallback>
        </mc:AlternateContent>
      </w:r>
      <w:r w:rsidR="00CC13ED">
        <w:rPr>
          <w:b/>
          <w:noProof/>
          <w:sz w:val="21"/>
          <w:szCs w:val="21"/>
          <w:lang w:val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1C55E26" wp14:editId="0BB992DA">
                <wp:simplePos x="0" y="0"/>
                <wp:positionH relativeFrom="column">
                  <wp:posOffset>2880625</wp:posOffset>
                </wp:positionH>
                <wp:positionV relativeFrom="paragraph">
                  <wp:posOffset>394324</wp:posOffset>
                </wp:positionV>
                <wp:extent cx="190279" cy="57150"/>
                <wp:effectExtent l="57150" t="38100" r="76835" b="95250"/>
                <wp:wrapNone/>
                <wp:docPr id="14" name="Rectangle à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279" cy="5715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E27653" id="Rectangle à coins arrondis 14" o:spid="_x0000_s1026" style="position:absolute;margin-left:226.8pt;margin-top:31.05pt;width:15pt;height:4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oundrect>
            </w:pict>
          </mc:Fallback>
        </mc:AlternateContent>
      </w:r>
      <w:r w:rsidR="00DA3AC2" w:rsidRPr="00DA3AC2">
        <w:rPr>
          <w:b/>
          <w:noProof/>
          <w:sz w:val="21"/>
          <w:szCs w:val="21"/>
          <w:lang w:val="fr-FR"/>
        </w:rPr>
        <w:drawing>
          <wp:inline distT="0" distB="0" distL="0" distR="0">
            <wp:extent cx="1565376" cy="3812271"/>
            <wp:effectExtent l="0" t="0" r="0" b="0"/>
            <wp:docPr id="8" name="Image 8" descr="C:\Users\Admin\Desktop\Aude\Cas Nouméa Immobilier\elements de Sylvie\Elements regroupés d'une identité cryp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Aude\Cas Nouméa Immobilier\elements de Sylvie\Elements regroupés d'une identité crypto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600" cy="3922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13ED" w:rsidRPr="00CC13ED">
        <w:rPr>
          <w:b/>
          <w:noProof/>
          <w:sz w:val="21"/>
          <w:szCs w:val="21"/>
          <w:lang w:val="fr-FR"/>
        </w:rPr>
        <w:drawing>
          <wp:inline distT="0" distB="0" distL="0" distR="0">
            <wp:extent cx="3608928" cy="3814250"/>
            <wp:effectExtent l="0" t="0" r="0" b="0"/>
            <wp:docPr id="10" name="Image 10" descr="C:\Users\Admin\Desktop\Aude\Cas Nouméa Immobilier\elements de Sylvie\Fiche identit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Aude\Cas Nouméa Immobilier\elements de Sylvie\Fiche identité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205" cy="3818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3AC2" w:rsidRDefault="00DA3AC2">
      <w:pPr>
        <w:rPr>
          <w:b/>
          <w:sz w:val="21"/>
          <w:szCs w:val="21"/>
          <w:highlight w:val="white"/>
        </w:rPr>
      </w:pPr>
    </w:p>
    <w:p w:rsidR="00CC13ED" w:rsidRDefault="00EF454B">
      <w:pPr>
        <w:rPr>
          <w:b/>
          <w:sz w:val="21"/>
          <w:szCs w:val="21"/>
          <w:highlight w:val="white"/>
        </w:rPr>
      </w:pPr>
      <w:r w:rsidRPr="00DA3AC2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fr-FR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61841B91" wp14:editId="2422677D">
                <wp:simplePos x="0" y="0"/>
                <wp:positionH relativeFrom="column">
                  <wp:posOffset>3162300</wp:posOffset>
                </wp:positionH>
                <wp:positionV relativeFrom="paragraph">
                  <wp:posOffset>50800</wp:posOffset>
                </wp:positionV>
                <wp:extent cx="1562100" cy="690245"/>
                <wp:effectExtent l="0" t="0" r="19050" b="14605"/>
                <wp:wrapSquare wrapText="bothSides"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69024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93B67" w:rsidRPr="00DA3AC2" w:rsidRDefault="00993B67" w:rsidP="00CC13ED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CC13ED">
                              <w:rPr>
                                <w:b/>
                              </w:rPr>
                              <w:t>Fiche identité</w:t>
                            </w:r>
                            <w:r>
                              <w:rPr>
                                <w:b/>
                              </w:rPr>
                              <w:t xml:space="preserve"> de Sylvie sur C</w:t>
                            </w:r>
                            <w:r w:rsidRPr="00CC13ED">
                              <w:rPr>
                                <w:b/>
                              </w:rPr>
                              <w:t>rypto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841B91" id="_x0000_s1029" type="#_x0000_t202" style="position:absolute;margin-left:249pt;margin-top:4pt;width:123pt;height:54.3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" fillcolor="#f79646 [3209]" strokecolor="#974706 [1609]" strokeweight="2pt">
                <v:textbox>
                  <w:txbxContent>
                    <w:p w:rsidR="00993B67" w:rsidRPr="00DA3AC2" w:rsidRDefault="00993B67" w:rsidP="00CC13ED">
                      <w:pPr>
                        <w:jc w:val="center"/>
                        <w:rPr>
                          <w:b/>
                        </w:rPr>
                      </w:pPr>
                      <w:r w:rsidRPr="00CC13ED">
                        <w:rPr>
                          <w:b/>
                        </w:rPr>
                        <w:t>Fiche identité</w:t>
                      </w:r>
                      <w:r>
                        <w:rPr>
                          <w:b/>
                        </w:rPr>
                        <w:t xml:space="preserve"> de Sylvie sur C</w:t>
                      </w:r>
                      <w:r w:rsidRPr="00CC13ED">
                        <w:rPr>
                          <w:b/>
                        </w:rPr>
                        <w:t>rypto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A3AC2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fr-FR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091DA687" wp14:editId="518A2E6E">
                <wp:simplePos x="0" y="0"/>
                <wp:positionH relativeFrom="column">
                  <wp:posOffset>552450</wp:posOffset>
                </wp:positionH>
                <wp:positionV relativeFrom="paragraph">
                  <wp:posOffset>51435</wp:posOffset>
                </wp:positionV>
                <wp:extent cx="1562100" cy="1404620"/>
                <wp:effectExtent l="0" t="0" r="19050" b="14605"/>
                <wp:wrapSquare wrapText="bothSides"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140462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93B67" w:rsidRPr="00DA3AC2" w:rsidRDefault="00993B67" w:rsidP="00CC13ED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CC13ED">
                              <w:rPr>
                                <w:b/>
                              </w:rPr>
                              <w:t>Eléments</w:t>
                            </w:r>
                            <w:r>
                              <w:rPr>
                                <w:b/>
                              </w:rPr>
                              <w:t xml:space="preserve"> regroupés d'une identité C</w:t>
                            </w:r>
                            <w:r w:rsidRPr="00CC13ED">
                              <w:rPr>
                                <w:b/>
                              </w:rPr>
                              <w:t>rypto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91DA687" id="_x0000_s1030" type="#_x0000_t202" style="position:absolute;margin-left:43.5pt;margin-top:4.05pt;width:123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" fillcolor="#f79646 [3209]" strokecolor="#974706 [1609]" strokeweight="2pt">
                <v:textbox style="mso-fit-shape-to-text:t">
                  <w:txbxContent>
                    <w:p w:rsidR="00993B67" w:rsidRPr="00DA3AC2" w:rsidRDefault="00993B67" w:rsidP="00CC13ED">
                      <w:pPr>
                        <w:jc w:val="center"/>
                        <w:rPr>
                          <w:b/>
                        </w:rPr>
                      </w:pPr>
                      <w:r w:rsidRPr="00CC13ED">
                        <w:rPr>
                          <w:b/>
                        </w:rPr>
                        <w:t>Eléments</w:t>
                      </w:r>
                      <w:r>
                        <w:rPr>
                          <w:b/>
                        </w:rPr>
                        <w:t xml:space="preserve"> regroupés d'une identité C</w:t>
                      </w:r>
                      <w:r w:rsidRPr="00CC13ED">
                        <w:rPr>
                          <w:b/>
                        </w:rPr>
                        <w:t>rypto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C13ED" w:rsidRDefault="00CC13ED">
      <w:pPr>
        <w:rPr>
          <w:b/>
          <w:sz w:val="21"/>
          <w:szCs w:val="21"/>
          <w:highlight w:val="white"/>
        </w:rPr>
      </w:pPr>
    </w:p>
    <w:p w:rsidR="00CC13ED" w:rsidRDefault="00CC13ED">
      <w:pPr>
        <w:rPr>
          <w:b/>
          <w:sz w:val="21"/>
          <w:szCs w:val="21"/>
          <w:highlight w:val="white"/>
        </w:rPr>
      </w:pPr>
    </w:p>
    <w:p w:rsidR="00CC13ED" w:rsidRDefault="00CC13ED">
      <w:pPr>
        <w:rPr>
          <w:b/>
          <w:sz w:val="21"/>
          <w:szCs w:val="21"/>
          <w:highlight w:val="white"/>
        </w:rPr>
      </w:pPr>
    </w:p>
    <w:p w:rsidR="00CC13ED" w:rsidRDefault="00CC13ED">
      <w:pPr>
        <w:rPr>
          <w:b/>
          <w:sz w:val="21"/>
          <w:szCs w:val="21"/>
          <w:highlight w:val="white"/>
        </w:rPr>
      </w:pPr>
    </w:p>
    <w:p w:rsidR="00CC13ED" w:rsidRDefault="00CC13ED" w:rsidP="00CC13ED">
      <w:pPr>
        <w:jc w:val="both"/>
        <w:rPr>
          <w:i/>
          <w:sz w:val="21"/>
          <w:szCs w:val="21"/>
          <w:highlight w:val="white"/>
          <w:u w:val="single"/>
        </w:rPr>
      </w:pPr>
    </w:p>
    <w:p w:rsidR="00CC13ED" w:rsidRDefault="00CC13ED" w:rsidP="00CC13ED">
      <w:pPr>
        <w:jc w:val="both"/>
        <w:rPr>
          <w:i/>
          <w:sz w:val="21"/>
          <w:szCs w:val="21"/>
          <w:highlight w:val="white"/>
          <w:u w:val="single"/>
        </w:rPr>
      </w:pPr>
    </w:p>
    <w:p w:rsidR="00CC13ED" w:rsidRPr="00CC13ED" w:rsidRDefault="00CC13ED" w:rsidP="00CC13ED">
      <w:pPr>
        <w:jc w:val="both"/>
        <w:rPr>
          <w:i/>
          <w:sz w:val="21"/>
          <w:szCs w:val="21"/>
          <w:highlight w:val="white"/>
        </w:rPr>
      </w:pPr>
      <w:r w:rsidRPr="00CC13ED">
        <w:rPr>
          <w:i/>
          <w:sz w:val="21"/>
          <w:szCs w:val="21"/>
          <w:highlight w:val="white"/>
          <w:u w:val="single"/>
        </w:rPr>
        <w:t>Pour aller + loin</w:t>
      </w:r>
      <w:r w:rsidRPr="00CC13ED">
        <w:rPr>
          <w:i/>
          <w:sz w:val="21"/>
          <w:szCs w:val="21"/>
          <w:highlight w:val="white"/>
        </w:rPr>
        <w:t> : Plaquette commerciale de Crypto</w:t>
      </w:r>
    </w:p>
    <w:p w:rsidR="00CC13ED" w:rsidRDefault="00CC13ED">
      <w:pPr>
        <w:rPr>
          <w:b/>
          <w:sz w:val="21"/>
          <w:szCs w:val="21"/>
          <w:highlight w:val="white"/>
        </w:rPr>
      </w:pPr>
    </w:p>
    <w:p w:rsidR="007A0F0B" w:rsidRDefault="00CC13ED">
      <w:pPr>
        <w:rPr>
          <w:b/>
          <w:sz w:val="21"/>
          <w:szCs w:val="21"/>
          <w:highlight w:val="white"/>
        </w:rPr>
      </w:pPr>
      <w:r>
        <w:rPr>
          <w:b/>
          <w:sz w:val="21"/>
          <w:szCs w:val="21"/>
          <w:highlight w:val="white"/>
        </w:rPr>
        <w:t>Document 4</w:t>
      </w:r>
      <w:r w:rsidR="00993B67">
        <w:rPr>
          <w:b/>
          <w:sz w:val="21"/>
          <w:szCs w:val="21"/>
          <w:highlight w:val="white"/>
        </w:rPr>
        <w:t xml:space="preserve"> :  </w:t>
      </w:r>
      <w:r w:rsidR="00EC7D5F">
        <w:rPr>
          <w:b/>
          <w:sz w:val="21"/>
          <w:szCs w:val="21"/>
          <w:highlight w:val="white"/>
        </w:rPr>
        <w:t>Les étapes simplifiées de la location d’un appartement chez Nouméa Immobilier</w:t>
      </w:r>
    </w:p>
    <w:p w:rsidR="00EC7D5F" w:rsidRDefault="00EC7D5F">
      <w:pPr>
        <w:rPr>
          <w:b/>
          <w:sz w:val="21"/>
          <w:szCs w:val="21"/>
          <w:highlight w:val="whit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9"/>
      </w:tblGrid>
      <w:tr w:rsidR="00EC7D5F" w:rsidTr="00EC7D5F">
        <w:tc>
          <w:tcPr>
            <w:tcW w:w="9019" w:type="dxa"/>
          </w:tcPr>
          <w:p w:rsidR="00EC7D5F" w:rsidRDefault="00EC7D5F" w:rsidP="00EC7D5F">
            <w:pPr>
              <w:rPr>
                <w:b/>
                <w:sz w:val="21"/>
                <w:szCs w:val="21"/>
                <w:highlight w:val="white"/>
              </w:rPr>
            </w:pPr>
            <w:r w:rsidRPr="00EC7D5F">
              <w:rPr>
                <w:sz w:val="21"/>
                <w:szCs w:val="21"/>
                <w:highlight w:val="white"/>
              </w:rPr>
              <w:t>« Tout commence par le contact entre le propriétaire qui souhaite louer son appartement</w:t>
            </w:r>
            <w:r>
              <w:rPr>
                <w:sz w:val="21"/>
                <w:szCs w:val="21"/>
                <w:highlight w:val="white"/>
              </w:rPr>
              <w:t xml:space="preserve"> et le commercial de Nouméa I</w:t>
            </w:r>
            <w:r w:rsidR="00CB339D">
              <w:rPr>
                <w:sz w:val="21"/>
                <w:szCs w:val="21"/>
                <w:highlight w:val="white"/>
              </w:rPr>
              <w:t>mmobilier : Mélanie, Isabelle ou Léone</w:t>
            </w:r>
            <w:r>
              <w:rPr>
                <w:sz w:val="21"/>
                <w:szCs w:val="21"/>
                <w:highlight w:val="white"/>
              </w:rPr>
              <w:t xml:space="preserve">. </w:t>
            </w:r>
            <w:r w:rsidR="00CB339D">
              <w:rPr>
                <w:b/>
                <w:sz w:val="21"/>
                <w:szCs w:val="21"/>
                <w:highlight w:val="white"/>
              </w:rPr>
              <w:t>Mélanie</w:t>
            </w:r>
            <w:r w:rsidR="00CB339D" w:rsidRPr="00CB339D">
              <w:rPr>
                <w:sz w:val="21"/>
                <w:szCs w:val="21"/>
                <w:highlight w:val="white"/>
              </w:rPr>
              <w:t>,</w:t>
            </w:r>
            <w:r w:rsidR="00CB339D">
              <w:rPr>
                <w:b/>
                <w:sz w:val="21"/>
                <w:szCs w:val="21"/>
                <w:highlight w:val="white"/>
              </w:rPr>
              <w:t xml:space="preserve"> </w:t>
            </w:r>
            <w:r w:rsidR="00CB339D" w:rsidRPr="00CB339D">
              <w:rPr>
                <w:sz w:val="21"/>
                <w:szCs w:val="21"/>
                <w:highlight w:val="white"/>
              </w:rPr>
              <w:t>par exemple</w:t>
            </w:r>
            <w:r w:rsidR="00CB339D">
              <w:rPr>
                <w:sz w:val="21"/>
                <w:szCs w:val="21"/>
                <w:highlight w:val="white"/>
              </w:rPr>
              <w:t>,</w:t>
            </w:r>
            <w:r>
              <w:rPr>
                <w:sz w:val="21"/>
                <w:szCs w:val="21"/>
                <w:highlight w:val="white"/>
              </w:rPr>
              <w:t xml:space="preserve"> fait une </w:t>
            </w:r>
            <w:r w:rsidRPr="00EC7D5F">
              <w:rPr>
                <w:sz w:val="21"/>
                <w:szCs w:val="21"/>
                <w:highlight w:val="white"/>
              </w:rPr>
              <w:t xml:space="preserve">visite du bien. </w:t>
            </w:r>
            <w:r>
              <w:rPr>
                <w:sz w:val="21"/>
                <w:szCs w:val="21"/>
                <w:highlight w:val="white"/>
              </w:rPr>
              <w:t>Puis fait</w:t>
            </w:r>
            <w:r w:rsidRPr="00EC7D5F">
              <w:rPr>
                <w:sz w:val="21"/>
                <w:szCs w:val="21"/>
                <w:highlight w:val="white"/>
              </w:rPr>
              <w:t xml:space="preserve"> une estimation du loyer </w:t>
            </w:r>
            <w:r>
              <w:rPr>
                <w:sz w:val="21"/>
                <w:szCs w:val="21"/>
                <w:highlight w:val="white"/>
              </w:rPr>
              <w:t>afin de</w:t>
            </w:r>
            <w:r w:rsidRPr="00EC7D5F">
              <w:rPr>
                <w:sz w:val="21"/>
                <w:szCs w:val="21"/>
                <w:highlight w:val="white"/>
              </w:rPr>
              <w:t xml:space="preserve"> nous mettre d’accord avec le propriétaire. Ensuite, </w:t>
            </w:r>
            <w:r>
              <w:rPr>
                <w:sz w:val="21"/>
                <w:szCs w:val="21"/>
                <w:highlight w:val="white"/>
              </w:rPr>
              <w:t xml:space="preserve">un </w:t>
            </w:r>
            <w:r w:rsidRPr="00EC7D5F">
              <w:rPr>
                <w:sz w:val="21"/>
                <w:szCs w:val="21"/>
                <w:highlight w:val="white"/>
              </w:rPr>
              <w:t xml:space="preserve">dossier administratif </w:t>
            </w:r>
            <w:r>
              <w:rPr>
                <w:sz w:val="21"/>
                <w:szCs w:val="21"/>
                <w:highlight w:val="white"/>
              </w:rPr>
              <w:t xml:space="preserve">est constitué </w:t>
            </w:r>
            <w:r w:rsidRPr="00EC7D5F">
              <w:rPr>
                <w:sz w:val="21"/>
                <w:szCs w:val="21"/>
                <w:highlight w:val="white"/>
              </w:rPr>
              <w:t xml:space="preserve">(titre de propriété, assurance…) </w:t>
            </w:r>
            <w:r>
              <w:rPr>
                <w:sz w:val="21"/>
                <w:szCs w:val="21"/>
                <w:highlight w:val="white"/>
              </w:rPr>
              <w:t>puis la rédaction du mandat</w:t>
            </w:r>
            <w:r w:rsidR="00CB339D">
              <w:rPr>
                <w:sz w:val="21"/>
                <w:szCs w:val="21"/>
                <w:highlight w:val="white"/>
              </w:rPr>
              <w:t xml:space="preserve"> est faite dans Crypto</w:t>
            </w:r>
            <w:r>
              <w:rPr>
                <w:sz w:val="21"/>
                <w:szCs w:val="21"/>
                <w:highlight w:val="white"/>
              </w:rPr>
              <w:t>.</w:t>
            </w:r>
            <w:r w:rsidRPr="00EC7D5F">
              <w:rPr>
                <w:sz w:val="21"/>
                <w:szCs w:val="21"/>
                <w:highlight w:val="white"/>
              </w:rPr>
              <w:t xml:space="preserve"> </w:t>
            </w:r>
            <w:r>
              <w:rPr>
                <w:sz w:val="21"/>
                <w:szCs w:val="21"/>
                <w:highlight w:val="white"/>
              </w:rPr>
              <w:t>Une fois le mandat signé, le bien est</w:t>
            </w:r>
            <w:r w:rsidRPr="00EC7D5F">
              <w:rPr>
                <w:sz w:val="21"/>
                <w:szCs w:val="21"/>
                <w:highlight w:val="white"/>
              </w:rPr>
              <w:t xml:space="preserve"> </w:t>
            </w:r>
            <w:r>
              <w:rPr>
                <w:sz w:val="21"/>
                <w:szCs w:val="21"/>
                <w:highlight w:val="white"/>
              </w:rPr>
              <w:t>mis en commercialisation et les</w:t>
            </w:r>
            <w:r w:rsidRPr="00EC7D5F">
              <w:rPr>
                <w:sz w:val="21"/>
                <w:szCs w:val="21"/>
                <w:highlight w:val="white"/>
              </w:rPr>
              <w:t xml:space="preserve"> visites sont organisées</w:t>
            </w:r>
            <w:r>
              <w:rPr>
                <w:sz w:val="21"/>
                <w:szCs w:val="21"/>
                <w:highlight w:val="white"/>
              </w:rPr>
              <w:t>.</w:t>
            </w:r>
          </w:p>
          <w:p w:rsidR="00CB339D" w:rsidRDefault="00CB339D" w:rsidP="00EC7D5F">
            <w:pPr>
              <w:rPr>
                <w:sz w:val="21"/>
                <w:szCs w:val="21"/>
                <w:highlight w:val="white"/>
              </w:rPr>
            </w:pPr>
          </w:p>
          <w:p w:rsidR="00EC7D5F" w:rsidRDefault="00CB339D" w:rsidP="00EC7D5F">
            <w:pPr>
              <w:rPr>
                <w:sz w:val="21"/>
                <w:szCs w:val="21"/>
                <w:highlight w:val="white"/>
              </w:rPr>
            </w:pPr>
            <w:r>
              <w:rPr>
                <w:sz w:val="21"/>
                <w:szCs w:val="21"/>
                <w:highlight w:val="white"/>
              </w:rPr>
              <w:t xml:space="preserve">Suite aux </w:t>
            </w:r>
            <w:r w:rsidR="00EC7D5F">
              <w:rPr>
                <w:sz w:val="21"/>
                <w:szCs w:val="21"/>
                <w:highlight w:val="white"/>
              </w:rPr>
              <w:t xml:space="preserve">dossiers déposés, </w:t>
            </w:r>
            <w:r w:rsidR="00EC7D5F" w:rsidRPr="00EC7D5F">
              <w:rPr>
                <w:b/>
                <w:sz w:val="21"/>
                <w:szCs w:val="21"/>
                <w:highlight w:val="white"/>
              </w:rPr>
              <w:t>Philippe</w:t>
            </w:r>
            <w:r w:rsidR="00EC7D5F">
              <w:rPr>
                <w:sz w:val="21"/>
                <w:szCs w:val="21"/>
                <w:highlight w:val="white"/>
              </w:rPr>
              <w:t xml:space="preserve"> étudiera les </w:t>
            </w:r>
            <w:r w:rsidR="00EC7D5F" w:rsidRPr="00EC7D5F">
              <w:rPr>
                <w:sz w:val="21"/>
                <w:szCs w:val="21"/>
                <w:highlight w:val="white"/>
              </w:rPr>
              <w:t>locataires potentiels et notamment leur solvabilité</w:t>
            </w:r>
            <w:r w:rsidR="00EC7D5F">
              <w:rPr>
                <w:sz w:val="21"/>
                <w:szCs w:val="21"/>
                <w:highlight w:val="white"/>
              </w:rPr>
              <w:t xml:space="preserve"> et contactera le propriétaire pour avoir son accord</w:t>
            </w:r>
            <w:r>
              <w:rPr>
                <w:sz w:val="21"/>
                <w:szCs w:val="21"/>
                <w:highlight w:val="white"/>
              </w:rPr>
              <w:t xml:space="preserve"> sur le choix définitif.</w:t>
            </w:r>
          </w:p>
          <w:p w:rsidR="00CB339D" w:rsidRPr="00CB339D" w:rsidRDefault="00CB339D" w:rsidP="00EC7D5F">
            <w:pPr>
              <w:rPr>
                <w:sz w:val="21"/>
                <w:szCs w:val="21"/>
                <w:highlight w:val="white"/>
              </w:rPr>
            </w:pPr>
          </w:p>
          <w:p w:rsidR="00EC7D5F" w:rsidRPr="00CB339D" w:rsidRDefault="00EC7D5F" w:rsidP="00EC7D5F">
            <w:pPr>
              <w:rPr>
                <w:sz w:val="21"/>
                <w:szCs w:val="21"/>
                <w:highlight w:val="white"/>
              </w:rPr>
            </w:pPr>
            <w:r w:rsidRPr="00CB339D">
              <w:rPr>
                <w:sz w:val="21"/>
                <w:szCs w:val="21"/>
                <w:highlight w:val="white"/>
              </w:rPr>
              <w:t xml:space="preserve">Une fois le locataire </w:t>
            </w:r>
            <w:r w:rsidR="00CB339D" w:rsidRPr="00CB339D">
              <w:rPr>
                <w:sz w:val="21"/>
                <w:szCs w:val="21"/>
                <w:highlight w:val="white"/>
              </w:rPr>
              <w:t>sélectionné</w:t>
            </w:r>
            <w:r w:rsidRPr="00CB339D">
              <w:rPr>
                <w:sz w:val="21"/>
                <w:szCs w:val="21"/>
                <w:highlight w:val="white"/>
              </w:rPr>
              <w:t xml:space="preserve">, </w:t>
            </w:r>
            <w:r w:rsidR="00CB339D" w:rsidRPr="00CB339D">
              <w:rPr>
                <w:b/>
                <w:sz w:val="21"/>
                <w:szCs w:val="21"/>
                <w:highlight w:val="white"/>
              </w:rPr>
              <w:t xml:space="preserve">Christelle ou </w:t>
            </w:r>
            <w:r w:rsidRPr="00CB339D">
              <w:rPr>
                <w:b/>
                <w:sz w:val="21"/>
                <w:szCs w:val="21"/>
                <w:highlight w:val="white"/>
              </w:rPr>
              <w:t>Sara</w:t>
            </w:r>
            <w:r w:rsidR="00CB339D" w:rsidRPr="00CB339D">
              <w:rPr>
                <w:b/>
                <w:sz w:val="21"/>
                <w:szCs w:val="21"/>
                <w:highlight w:val="white"/>
              </w:rPr>
              <w:t>h</w:t>
            </w:r>
            <w:r w:rsidRPr="00CB339D">
              <w:rPr>
                <w:sz w:val="21"/>
                <w:szCs w:val="21"/>
                <w:highlight w:val="white"/>
              </w:rPr>
              <w:t xml:space="preserve"> </w:t>
            </w:r>
            <w:r w:rsidR="00CB339D">
              <w:rPr>
                <w:sz w:val="21"/>
                <w:szCs w:val="21"/>
                <w:highlight w:val="white"/>
              </w:rPr>
              <w:t xml:space="preserve">procéderont à la </w:t>
            </w:r>
            <w:r w:rsidRPr="00CB339D">
              <w:rPr>
                <w:sz w:val="21"/>
                <w:szCs w:val="21"/>
                <w:highlight w:val="white"/>
              </w:rPr>
              <w:t>rédaction du bail</w:t>
            </w:r>
            <w:r w:rsidR="00CB339D">
              <w:rPr>
                <w:sz w:val="21"/>
                <w:szCs w:val="21"/>
                <w:highlight w:val="white"/>
              </w:rPr>
              <w:t xml:space="preserve"> dans Crypto et à sa signature ainsi qu’au </w:t>
            </w:r>
            <w:r w:rsidRPr="00CB339D">
              <w:rPr>
                <w:sz w:val="21"/>
                <w:szCs w:val="21"/>
                <w:highlight w:val="white"/>
              </w:rPr>
              <w:t xml:space="preserve">paiement des honoraires, </w:t>
            </w:r>
            <w:r w:rsidR="00CB339D">
              <w:rPr>
                <w:sz w:val="21"/>
                <w:szCs w:val="21"/>
                <w:highlight w:val="white"/>
              </w:rPr>
              <w:t>factures et</w:t>
            </w:r>
            <w:r w:rsidRPr="00CB339D">
              <w:rPr>
                <w:sz w:val="21"/>
                <w:szCs w:val="21"/>
                <w:highlight w:val="white"/>
              </w:rPr>
              <w:t xml:space="preserve"> </w:t>
            </w:r>
            <w:r w:rsidR="00CB339D">
              <w:rPr>
                <w:sz w:val="21"/>
                <w:szCs w:val="21"/>
                <w:highlight w:val="white"/>
              </w:rPr>
              <w:t>quittance de loyer.</w:t>
            </w:r>
          </w:p>
          <w:p w:rsidR="00EC7D5F" w:rsidRDefault="00EC7D5F" w:rsidP="00CB339D">
            <w:pPr>
              <w:rPr>
                <w:sz w:val="21"/>
                <w:szCs w:val="21"/>
                <w:highlight w:val="white"/>
              </w:rPr>
            </w:pPr>
          </w:p>
          <w:p w:rsidR="00EC7D5F" w:rsidRDefault="00CB339D" w:rsidP="00CB339D">
            <w:pPr>
              <w:rPr>
                <w:sz w:val="21"/>
                <w:szCs w:val="21"/>
                <w:highlight w:val="white"/>
              </w:rPr>
            </w:pPr>
            <w:r w:rsidRPr="00CB339D">
              <w:rPr>
                <w:sz w:val="21"/>
                <w:szCs w:val="21"/>
                <w:highlight w:val="white"/>
              </w:rPr>
              <w:t xml:space="preserve">Pour finir, </w:t>
            </w:r>
            <w:r w:rsidRPr="00CB339D">
              <w:rPr>
                <w:b/>
                <w:sz w:val="21"/>
                <w:szCs w:val="21"/>
                <w:highlight w:val="white"/>
              </w:rPr>
              <w:t>Cécile</w:t>
            </w:r>
            <w:r w:rsidRPr="00CB339D">
              <w:rPr>
                <w:sz w:val="21"/>
                <w:szCs w:val="21"/>
                <w:highlight w:val="white"/>
              </w:rPr>
              <w:t xml:space="preserve"> </w:t>
            </w:r>
            <w:r>
              <w:rPr>
                <w:sz w:val="21"/>
                <w:szCs w:val="21"/>
                <w:highlight w:val="white"/>
              </w:rPr>
              <w:t xml:space="preserve">ou </w:t>
            </w:r>
            <w:r w:rsidRPr="00CB339D">
              <w:rPr>
                <w:b/>
                <w:sz w:val="21"/>
                <w:szCs w:val="21"/>
                <w:highlight w:val="white"/>
              </w:rPr>
              <w:t>Ludovic</w:t>
            </w:r>
            <w:r>
              <w:rPr>
                <w:sz w:val="21"/>
                <w:szCs w:val="21"/>
                <w:highlight w:val="white"/>
              </w:rPr>
              <w:t xml:space="preserve"> feront</w:t>
            </w:r>
            <w:r w:rsidRPr="00CB339D">
              <w:rPr>
                <w:sz w:val="21"/>
                <w:szCs w:val="21"/>
                <w:highlight w:val="white"/>
              </w:rPr>
              <w:t xml:space="preserve"> l’état des lieux avec le locataire et la remise des clés</w:t>
            </w:r>
            <w:r>
              <w:rPr>
                <w:sz w:val="21"/>
                <w:szCs w:val="21"/>
                <w:highlight w:val="white"/>
              </w:rPr>
              <w:t>.</w:t>
            </w:r>
            <w:r w:rsidR="006C3472">
              <w:rPr>
                <w:sz w:val="21"/>
                <w:szCs w:val="21"/>
                <w:highlight w:val="white"/>
              </w:rPr>
              <w:t> »</w:t>
            </w:r>
          </w:p>
          <w:p w:rsidR="006C3472" w:rsidRDefault="006C3472" w:rsidP="00CB339D">
            <w:pPr>
              <w:rPr>
                <w:sz w:val="21"/>
                <w:szCs w:val="21"/>
                <w:highlight w:val="white"/>
              </w:rPr>
            </w:pPr>
          </w:p>
          <w:p w:rsidR="006C3472" w:rsidRDefault="006C3472" w:rsidP="00CB339D">
            <w:pPr>
              <w:rPr>
                <w:sz w:val="21"/>
                <w:szCs w:val="21"/>
                <w:highlight w:val="white"/>
              </w:rPr>
            </w:pPr>
            <w:r w:rsidRPr="00DA3AC2">
              <w:rPr>
                <w:sz w:val="21"/>
                <w:szCs w:val="21"/>
                <w:highlight w:val="white"/>
              </w:rPr>
              <w:t>Philippe PESENTI</w:t>
            </w:r>
          </w:p>
          <w:p w:rsidR="006C3472" w:rsidRDefault="006C3472" w:rsidP="00CB339D">
            <w:pPr>
              <w:rPr>
                <w:sz w:val="21"/>
                <w:szCs w:val="21"/>
                <w:highlight w:val="white"/>
              </w:rPr>
            </w:pPr>
          </w:p>
          <w:p w:rsidR="006C3472" w:rsidRDefault="006C3472" w:rsidP="00CB339D">
            <w:pPr>
              <w:rPr>
                <w:color w:val="202124"/>
                <w:shd w:val="clear" w:color="auto" w:fill="FFFFFF"/>
              </w:rPr>
            </w:pPr>
            <w:r>
              <w:rPr>
                <w:color w:val="202124"/>
                <w:shd w:val="clear" w:color="auto" w:fill="FFFFFF"/>
              </w:rPr>
              <w:t>« Si des </w:t>
            </w:r>
            <w:r w:rsidRPr="006C3472">
              <w:rPr>
                <w:b/>
                <w:bCs/>
                <w:color w:val="202124"/>
                <w:shd w:val="clear" w:color="auto" w:fill="FFFFFF"/>
              </w:rPr>
              <w:t>erreurs</w:t>
            </w:r>
            <w:r>
              <w:rPr>
                <w:color w:val="202124"/>
                <w:shd w:val="clear" w:color="auto" w:fill="FFFFFF"/>
              </w:rPr>
              <w:t>, involontaires ou non, ont été commises lors de la rédaction du </w:t>
            </w:r>
            <w:r w:rsidRPr="006C3472">
              <w:rPr>
                <w:bCs/>
                <w:color w:val="202124"/>
                <w:shd w:val="clear" w:color="auto" w:fill="FFFFFF"/>
              </w:rPr>
              <w:t>bail</w:t>
            </w:r>
            <w:r>
              <w:rPr>
                <w:color w:val="202124"/>
                <w:shd w:val="clear" w:color="auto" w:fill="FFFFFF"/>
              </w:rPr>
              <w:t>, de lourdes conséquences peuvent avoir lieu. En effet, l'absence de certaines clauses obligatoires peut entraîner la nullité du </w:t>
            </w:r>
            <w:r w:rsidRPr="006C3472">
              <w:rPr>
                <w:bCs/>
                <w:color w:val="202124"/>
                <w:shd w:val="clear" w:color="auto" w:fill="FFFFFF"/>
              </w:rPr>
              <w:t>contrat</w:t>
            </w:r>
            <w:r>
              <w:rPr>
                <w:color w:val="202124"/>
                <w:shd w:val="clear" w:color="auto" w:fill="FFFFFF"/>
              </w:rPr>
              <w:t xml:space="preserve"> ou la modification du prix du loyer. Heureusement, grâce à </w:t>
            </w:r>
            <w:r w:rsidRPr="006C3472">
              <w:rPr>
                <w:b/>
                <w:color w:val="202124"/>
                <w:shd w:val="clear" w:color="auto" w:fill="FFFFFF"/>
              </w:rPr>
              <w:t>Crypto</w:t>
            </w:r>
            <w:r>
              <w:rPr>
                <w:color w:val="202124"/>
                <w:shd w:val="clear" w:color="auto" w:fill="FFFFFF"/>
              </w:rPr>
              <w:t>, nous avons des matrices de baux déjà pré rédigées. Ainsi, le risque d’erreur est quasiment nul car il relit les fiches propriétaire / logement / locataire pour constituer le bail de façon automatisée et sans fautes. »</w:t>
            </w:r>
          </w:p>
          <w:p w:rsidR="006C3472" w:rsidRDefault="006C3472" w:rsidP="00CB339D">
            <w:pPr>
              <w:rPr>
                <w:color w:val="202124"/>
                <w:shd w:val="clear" w:color="auto" w:fill="FFFFFF"/>
              </w:rPr>
            </w:pPr>
          </w:p>
          <w:p w:rsidR="006C3472" w:rsidRDefault="006C3472" w:rsidP="00CB339D">
            <w:pPr>
              <w:rPr>
                <w:sz w:val="21"/>
                <w:szCs w:val="21"/>
                <w:highlight w:val="white"/>
              </w:rPr>
            </w:pPr>
            <w:r>
              <w:rPr>
                <w:color w:val="202124"/>
                <w:shd w:val="clear" w:color="auto" w:fill="FFFFFF"/>
              </w:rPr>
              <w:t>Sylvie ROBBE</w:t>
            </w:r>
          </w:p>
          <w:p w:rsidR="00CB339D" w:rsidRDefault="00CB339D" w:rsidP="00CB339D">
            <w:pPr>
              <w:rPr>
                <w:b/>
                <w:sz w:val="21"/>
                <w:szCs w:val="21"/>
                <w:highlight w:val="white"/>
                <w:u w:val="single"/>
              </w:rPr>
            </w:pPr>
          </w:p>
        </w:tc>
      </w:tr>
    </w:tbl>
    <w:p w:rsidR="00644B8C" w:rsidRDefault="00644B8C">
      <w:pPr>
        <w:rPr>
          <w:b/>
          <w:sz w:val="21"/>
          <w:szCs w:val="21"/>
          <w:highlight w:val="white"/>
        </w:rPr>
      </w:pPr>
    </w:p>
    <w:p w:rsidR="00D42A6D" w:rsidRDefault="00D42A6D" w:rsidP="00D42A6D">
      <w:pPr>
        <w:rPr>
          <w:b/>
          <w:sz w:val="21"/>
          <w:szCs w:val="21"/>
          <w:highlight w:val="white"/>
        </w:rPr>
      </w:pPr>
      <w:r>
        <w:rPr>
          <w:b/>
          <w:sz w:val="21"/>
          <w:szCs w:val="21"/>
          <w:highlight w:val="white"/>
        </w:rPr>
        <w:t>Document 5 : Organigramme simplifié</w:t>
      </w:r>
    </w:p>
    <w:p w:rsidR="00D42A6D" w:rsidRDefault="007A0F0B" w:rsidP="00CB339D">
      <w:pPr>
        <w:rPr>
          <w:b/>
          <w:sz w:val="21"/>
          <w:szCs w:val="21"/>
          <w:highlight w:val="white"/>
        </w:rPr>
      </w:pPr>
      <w:r w:rsidRPr="007A0F0B">
        <w:rPr>
          <w:noProof/>
          <w:highlight w:val="white"/>
          <w:lang w:val="fr-FR"/>
        </w:rPr>
        <w:drawing>
          <wp:inline distT="0" distB="0" distL="0" distR="0">
            <wp:extent cx="6496133" cy="4206240"/>
            <wp:effectExtent l="0" t="0" r="0" b="3810"/>
            <wp:docPr id="243" name="Imag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0347" cy="4208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A6D" w:rsidRDefault="00D42A6D">
      <w:pPr>
        <w:rPr>
          <w:b/>
          <w:sz w:val="21"/>
          <w:szCs w:val="21"/>
          <w:highlight w:val="white"/>
        </w:rPr>
      </w:pPr>
    </w:p>
    <w:p w:rsidR="00D42A6D" w:rsidRDefault="00993B67">
      <w:pPr>
        <w:rPr>
          <w:b/>
          <w:sz w:val="21"/>
          <w:szCs w:val="21"/>
          <w:highlight w:val="white"/>
        </w:rPr>
      </w:pPr>
      <w:r>
        <w:rPr>
          <w:b/>
          <w:sz w:val="21"/>
          <w:szCs w:val="21"/>
          <w:highlight w:val="white"/>
        </w:rPr>
        <w:br w:type="page"/>
        <w:t xml:space="preserve">Document 6 : site Internet, </w:t>
      </w:r>
      <w:r w:rsidR="00D42A6D">
        <w:rPr>
          <w:b/>
          <w:sz w:val="21"/>
          <w:szCs w:val="21"/>
          <w:highlight w:val="white"/>
        </w:rPr>
        <w:t>Facebook</w:t>
      </w:r>
      <w:r>
        <w:rPr>
          <w:b/>
          <w:sz w:val="21"/>
          <w:szCs w:val="21"/>
          <w:highlight w:val="white"/>
        </w:rPr>
        <w:t>, Instagram</w:t>
      </w:r>
      <w:r w:rsidR="00105274">
        <w:rPr>
          <w:b/>
          <w:sz w:val="21"/>
          <w:szCs w:val="21"/>
          <w:highlight w:val="white"/>
        </w:rPr>
        <w:t xml:space="preserve"> de Nouméa Immobilier</w:t>
      </w:r>
    </w:p>
    <w:p w:rsidR="00993B67" w:rsidRPr="00CB339D" w:rsidRDefault="00993B67">
      <w:pPr>
        <w:rPr>
          <w:b/>
          <w:sz w:val="21"/>
          <w:szCs w:val="21"/>
          <w:highlight w:val="white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236"/>
        <w:gridCol w:w="6529"/>
      </w:tblGrid>
      <w:tr w:rsidR="00CB339D" w:rsidTr="00CB339D">
        <w:trPr>
          <w:jc w:val="center"/>
        </w:trPr>
        <w:tc>
          <w:tcPr>
            <w:tcW w:w="1236" w:type="dxa"/>
          </w:tcPr>
          <w:p w:rsidR="00CB339D" w:rsidRDefault="00CB339D">
            <w:pPr>
              <w:rPr>
                <w:b/>
                <w:color w:val="212529"/>
                <w:sz w:val="21"/>
                <w:szCs w:val="21"/>
                <w:highlight w:val="white"/>
              </w:rPr>
            </w:pPr>
            <w:r w:rsidRPr="00E566EB">
              <w:rPr>
                <w:b/>
                <w:noProof/>
                <w:color w:val="212529"/>
                <w:sz w:val="21"/>
                <w:szCs w:val="21"/>
                <w:lang w:val="fr-FR"/>
              </w:rPr>
              <w:drawing>
                <wp:inline distT="0" distB="0" distL="0" distR="0" wp14:anchorId="6676BFC6" wp14:editId="74A7FE45">
                  <wp:extent cx="614045" cy="614045"/>
                  <wp:effectExtent l="0" t="0" r="0" b="0"/>
                  <wp:docPr id="17" name="Image 17" descr="C:\Users\Admin\Desktop\Aude\Cas Nouméa Immobilier\Unitag_QRCode_1612924384363\Unitag_QRCode_16129243843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dmin\Desktop\Aude\Cas Nouméa Immobilier\Unitag_QRCode_1612924384363\Unitag_QRCode_16129243843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450" cy="629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9" w:type="dxa"/>
          </w:tcPr>
          <w:p w:rsidR="00CB339D" w:rsidRPr="00E566EB" w:rsidRDefault="00CB339D" w:rsidP="00E566EB">
            <w:pPr>
              <w:rPr>
                <w:color w:val="F79646" w:themeColor="accent6"/>
                <w:sz w:val="21"/>
                <w:szCs w:val="21"/>
              </w:rPr>
            </w:pPr>
          </w:p>
          <w:p w:rsidR="00CB339D" w:rsidRPr="00E566EB" w:rsidRDefault="000129CE" w:rsidP="00E566EB">
            <w:pPr>
              <w:rPr>
                <w:color w:val="F79646" w:themeColor="accent6"/>
                <w:sz w:val="21"/>
                <w:szCs w:val="21"/>
              </w:rPr>
            </w:pPr>
            <w:hyperlink r:id="rId16" w:history="1">
              <w:r w:rsidR="00CB339D" w:rsidRPr="00E566EB">
                <w:rPr>
                  <w:rStyle w:val="Lienhypertexte"/>
                  <w:color w:val="F79646" w:themeColor="accent6"/>
                  <w:sz w:val="21"/>
                  <w:szCs w:val="21"/>
                </w:rPr>
                <w:t>https://www.noumea-immobilier.nc/</w:t>
              </w:r>
            </w:hyperlink>
          </w:p>
          <w:p w:rsidR="00CB339D" w:rsidRPr="00E566EB" w:rsidRDefault="00CB339D">
            <w:pPr>
              <w:rPr>
                <w:color w:val="F79646" w:themeColor="accent6"/>
                <w:sz w:val="21"/>
                <w:szCs w:val="21"/>
                <w:highlight w:val="white"/>
              </w:rPr>
            </w:pPr>
          </w:p>
        </w:tc>
      </w:tr>
      <w:tr w:rsidR="00CB339D" w:rsidTr="00CB339D">
        <w:trPr>
          <w:jc w:val="center"/>
        </w:trPr>
        <w:tc>
          <w:tcPr>
            <w:tcW w:w="1236" w:type="dxa"/>
          </w:tcPr>
          <w:p w:rsidR="00CB339D" w:rsidRDefault="00CB339D">
            <w:pPr>
              <w:rPr>
                <w:b/>
                <w:color w:val="212529"/>
                <w:sz w:val="21"/>
                <w:szCs w:val="21"/>
                <w:highlight w:val="white"/>
              </w:rPr>
            </w:pPr>
            <w:r w:rsidRPr="00105274">
              <w:rPr>
                <w:b/>
                <w:noProof/>
                <w:color w:val="212529"/>
                <w:sz w:val="21"/>
                <w:szCs w:val="21"/>
                <w:lang w:val="fr-FR"/>
              </w:rPr>
              <w:drawing>
                <wp:inline distT="0" distB="0" distL="0" distR="0" wp14:anchorId="6BD29A1F" wp14:editId="096F7740">
                  <wp:extent cx="614045" cy="614045"/>
                  <wp:effectExtent l="0" t="0" r="0" b="0"/>
                  <wp:docPr id="20" name="Image 20" descr="C:\Users\Admin\Desktop\Aude\Cas Nouméa Immobilier\Unitag_QRCode_1612924994270\Unitag_QRCode_16129249942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dmin\Desktop\Aude\Cas Nouméa Immobilier\Unitag_QRCode_1612924994270\Unitag_QRCode_16129249942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911" cy="619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9" w:type="dxa"/>
          </w:tcPr>
          <w:p w:rsidR="00CB339D" w:rsidRPr="00E566EB" w:rsidRDefault="00CB339D" w:rsidP="00E566EB">
            <w:pPr>
              <w:rPr>
                <w:color w:val="F79646" w:themeColor="accent6"/>
                <w:sz w:val="21"/>
                <w:szCs w:val="21"/>
              </w:rPr>
            </w:pPr>
          </w:p>
          <w:p w:rsidR="00CB339D" w:rsidRPr="00E566EB" w:rsidRDefault="000129CE" w:rsidP="00E566EB">
            <w:pPr>
              <w:rPr>
                <w:color w:val="F79646" w:themeColor="accent6"/>
                <w:sz w:val="21"/>
                <w:szCs w:val="21"/>
              </w:rPr>
            </w:pPr>
            <w:hyperlink r:id="rId18" w:history="1">
              <w:r w:rsidR="00CB339D" w:rsidRPr="00E566EB">
                <w:rPr>
                  <w:rStyle w:val="Lienhypertexte"/>
                  <w:color w:val="F79646" w:themeColor="accent6"/>
                  <w:sz w:val="21"/>
                  <w:szCs w:val="21"/>
                </w:rPr>
                <w:t>https://www.facebook.com/NoumeaImmobilier/</w:t>
              </w:r>
            </w:hyperlink>
          </w:p>
          <w:p w:rsidR="00CB339D" w:rsidRPr="00E566EB" w:rsidRDefault="00CB339D">
            <w:pPr>
              <w:rPr>
                <w:color w:val="F79646" w:themeColor="accent6"/>
                <w:sz w:val="21"/>
                <w:szCs w:val="21"/>
                <w:highlight w:val="white"/>
              </w:rPr>
            </w:pPr>
          </w:p>
        </w:tc>
      </w:tr>
      <w:tr w:rsidR="00CB339D" w:rsidTr="00CB339D">
        <w:trPr>
          <w:jc w:val="center"/>
        </w:trPr>
        <w:tc>
          <w:tcPr>
            <w:tcW w:w="1236" w:type="dxa"/>
          </w:tcPr>
          <w:p w:rsidR="00CB339D" w:rsidRDefault="00CB339D">
            <w:pPr>
              <w:rPr>
                <w:b/>
                <w:color w:val="212529"/>
                <w:sz w:val="21"/>
                <w:szCs w:val="21"/>
                <w:highlight w:val="white"/>
              </w:rPr>
            </w:pPr>
            <w:r w:rsidRPr="00D42A6D">
              <w:rPr>
                <w:noProof/>
                <w:lang w:val="fr-FR"/>
              </w:rPr>
              <w:drawing>
                <wp:inline distT="0" distB="0" distL="0" distR="0" wp14:anchorId="143E7997" wp14:editId="3BCB5732">
                  <wp:extent cx="614274" cy="614274"/>
                  <wp:effectExtent l="0" t="0" r="0" b="0"/>
                  <wp:docPr id="16" name="Image 16" descr="C:\Users\Admin\Desktop\Aude\Cas Nouméa Immobilier\Unitag_QRCode_16129246335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\Desktop\Aude\Cas Nouméa Immobilier\Unitag_QRCode_161292463351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989" cy="630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9" w:type="dxa"/>
          </w:tcPr>
          <w:p w:rsidR="00CB339D" w:rsidRPr="00E566EB" w:rsidRDefault="00CB339D" w:rsidP="00E566EB">
            <w:pPr>
              <w:rPr>
                <w:color w:val="F79646" w:themeColor="accent6"/>
              </w:rPr>
            </w:pPr>
          </w:p>
          <w:p w:rsidR="00CB339D" w:rsidRPr="00E566EB" w:rsidRDefault="000129CE" w:rsidP="00E566EB">
            <w:pPr>
              <w:rPr>
                <w:color w:val="F79646" w:themeColor="accent6"/>
              </w:rPr>
            </w:pPr>
            <w:hyperlink r:id="rId20" w:history="1">
              <w:r w:rsidR="00CB339D" w:rsidRPr="00E566EB">
                <w:rPr>
                  <w:rStyle w:val="Lienhypertexte"/>
                  <w:color w:val="F79646" w:themeColor="accent6"/>
                </w:rPr>
                <w:t>https://instagram.com/noumeaimmobilier?igshid=xyan6nqp5n2j</w:t>
              </w:r>
            </w:hyperlink>
          </w:p>
          <w:p w:rsidR="00CB339D" w:rsidRPr="00E566EB" w:rsidRDefault="00CB339D">
            <w:pPr>
              <w:rPr>
                <w:color w:val="F79646" w:themeColor="accent6"/>
                <w:sz w:val="21"/>
                <w:szCs w:val="21"/>
                <w:highlight w:val="white"/>
              </w:rPr>
            </w:pPr>
          </w:p>
        </w:tc>
      </w:tr>
    </w:tbl>
    <w:p w:rsidR="00644B8C" w:rsidRDefault="00644B8C">
      <w:pPr>
        <w:rPr>
          <w:b/>
          <w:color w:val="212529"/>
          <w:sz w:val="21"/>
          <w:szCs w:val="21"/>
          <w:highlight w:val="white"/>
        </w:rPr>
      </w:pPr>
    </w:p>
    <w:p w:rsidR="00644B8C" w:rsidRDefault="00993B67">
      <w:pPr>
        <w:rPr>
          <w:sz w:val="21"/>
          <w:szCs w:val="21"/>
          <w:highlight w:val="white"/>
          <w:u w:val="single"/>
        </w:rPr>
      </w:pPr>
      <w:r w:rsidRPr="00EF454B">
        <w:rPr>
          <w:sz w:val="21"/>
          <w:szCs w:val="21"/>
          <w:highlight w:val="white"/>
          <w:u w:val="single"/>
        </w:rPr>
        <w:t>Questions aux élèves :</w:t>
      </w:r>
    </w:p>
    <w:p w:rsidR="00686D05" w:rsidRPr="00EF454B" w:rsidRDefault="00686D05">
      <w:pPr>
        <w:rPr>
          <w:sz w:val="21"/>
          <w:szCs w:val="21"/>
          <w:highlight w:val="white"/>
          <w:u w:val="single"/>
        </w:rPr>
      </w:pPr>
    </w:p>
    <w:p w:rsidR="00644B8C" w:rsidRDefault="00993B67">
      <w:pPr>
        <w:numPr>
          <w:ilvl w:val="0"/>
          <w:numId w:val="3"/>
        </w:numPr>
        <w:rPr>
          <w:sz w:val="21"/>
          <w:szCs w:val="21"/>
          <w:highlight w:val="white"/>
        </w:rPr>
      </w:pPr>
      <w:r w:rsidRPr="00EF454B">
        <w:rPr>
          <w:sz w:val="21"/>
          <w:szCs w:val="21"/>
          <w:highlight w:val="white"/>
        </w:rPr>
        <w:t>Caractériser l’organisation Nouméa Immobilier</w:t>
      </w:r>
      <w:r w:rsidR="00EF454B" w:rsidRPr="00EF454B">
        <w:rPr>
          <w:sz w:val="21"/>
          <w:szCs w:val="21"/>
          <w:highlight w:val="white"/>
        </w:rPr>
        <w:t xml:space="preserve"> (type, finalité, activité, nature de l’activité, champ d’action géographique et forme juridique)</w:t>
      </w:r>
      <w:r w:rsidR="008A6780">
        <w:rPr>
          <w:sz w:val="21"/>
          <w:szCs w:val="21"/>
          <w:highlight w:val="white"/>
        </w:rPr>
        <w:t>.</w:t>
      </w:r>
    </w:p>
    <w:p w:rsidR="008A6780" w:rsidRDefault="008A6780" w:rsidP="008A6780">
      <w:pPr>
        <w:rPr>
          <w:sz w:val="21"/>
          <w:szCs w:val="21"/>
          <w:highlight w:val="whit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72"/>
        <w:gridCol w:w="6940"/>
      </w:tblGrid>
      <w:tr w:rsidR="00D31892" w:rsidRPr="008A6780" w:rsidTr="00EF454B">
        <w:tc>
          <w:tcPr>
            <w:tcW w:w="2972" w:type="dxa"/>
          </w:tcPr>
          <w:p w:rsidR="00D31892" w:rsidRPr="00D31892" w:rsidRDefault="00D31892" w:rsidP="00D31892">
            <w:pPr>
              <w:jc w:val="center"/>
              <w:rPr>
                <w:b/>
                <w:sz w:val="24"/>
                <w:shd w:val="clear" w:color="auto" w:fill="FFFFFF"/>
              </w:rPr>
            </w:pPr>
            <w:r w:rsidRPr="00D31892">
              <w:rPr>
                <w:b/>
                <w:sz w:val="24"/>
                <w:shd w:val="clear" w:color="auto" w:fill="FFFFFF"/>
              </w:rPr>
              <w:t>Caractéristique</w:t>
            </w:r>
            <w:r>
              <w:rPr>
                <w:b/>
                <w:sz w:val="24"/>
                <w:shd w:val="clear" w:color="auto" w:fill="FFFFFF"/>
              </w:rPr>
              <w:t>s</w:t>
            </w:r>
          </w:p>
        </w:tc>
        <w:tc>
          <w:tcPr>
            <w:tcW w:w="6940" w:type="dxa"/>
          </w:tcPr>
          <w:p w:rsidR="00D31892" w:rsidRPr="00D31892" w:rsidRDefault="00D31892" w:rsidP="00D31892">
            <w:pPr>
              <w:jc w:val="center"/>
              <w:rPr>
                <w:b/>
                <w:sz w:val="24"/>
                <w:shd w:val="clear" w:color="auto" w:fill="FFFFFF"/>
              </w:rPr>
            </w:pPr>
            <w:r w:rsidRPr="00D31892">
              <w:rPr>
                <w:b/>
                <w:sz w:val="24"/>
                <w:shd w:val="clear" w:color="auto" w:fill="FFFFFF"/>
              </w:rPr>
              <w:t>Nouméa Immobilier</w:t>
            </w:r>
          </w:p>
        </w:tc>
      </w:tr>
      <w:tr w:rsidR="008A6780" w:rsidRPr="008A6780" w:rsidTr="00EF454B">
        <w:tc>
          <w:tcPr>
            <w:tcW w:w="2972" w:type="dxa"/>
          </w:tcPr>
          <w:p w:rsidR="00EF454B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Pr="008A6780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  <w:tc>
          <w:tcPr>
            <w:tcW w:w="6940" w:type="dxa"/>
          </w:tcPr>
          <w:p w:rsidR="00EF454B" w:rsidRPr="008A6780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</w:tr>
      <w:tr w:rsidR="008A6780" w:rsidRPr="008A6780" w:rsidTr="00EF454B">
        <w:tc>
          <w:tcPr>
            <w:tcW w:w="2972" w:type="dxa"/>
          </w:tcPr>
          <w:p w:rsidR="00EF454B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Pr="008A6780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  <w:tc>
          <w:tcPr>
            <w:tcW w:w="6940" w:type="dxa"/>
          </w:tcPr>
          <w:p w:rsidR="00EF454B" w:rsidRPr="008A6780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</w:tr>
      <w:tr w:rsidR="008A6780" w:rsidRPr="008A6780" w:rsidTr="00EF454B">
        <w:tc>
          <w:tcPr>
            <w:tcW w:w="2972" w:type="dxa"/>
          </w:tcPr>
          <w:p w:rsidR="00EF454B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Pr="008A6780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  <w:tc>
          <w:tcPr>
            <w:tcW w:w="6940" w:type="dxa"/>
          </w:tcPr>
          <w:p w:rsidR="00EF454B" w:rsidRPr="008A6780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</w:tr>
      <w:tr w:rsidR="008A6780" w:rsidRPr="008A6780" w:rsidTr="00EF454B">
        <w:tc>
          <w:tcPr>
            <w:tcW w:w="2972" w:type="dxa"/>
          </w:tcPr>
          <w:p w:rsidR="00EF454B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Pr="008A6780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  <w:tc>
          <w:tcPr>
            <w:tcW w:w="6940" w:type="dxa"/>
          </w:tcPr>
          <w:p w:rsidR="00EF454B" w:rsidRPr="008A6780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</w:tr>
      <w:tr w:rsidR="008A6780" w:rsidRPr="008A6780" w:rsidTr="00EF454B">
        <w:tc>
          <w:tcPr>
            <w:tcW w:w="2972" w:type="dxa"/>
          </w:tcPr>
          <w:p w:rsidR="00EF454B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Pr="008A6780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  <w:tc>
          <w:tcPr>
            <w:tcW w:w="6940" w:type="dxa"/>
          </w:tcPr>
          <w:p w:rsidR="00EF454B" w:rsidRPr="008A6780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</w:tr>
      <w:tr w:rsidR="008A6780" w:rsidRPr="008A6780" w:rsidTr="00EF454B">
        <w:tc>
          <w:tcPr>
            <w:tcW w:w="2972" w:type="dxa"/>
          </w:tcPr>
          <w:p w:rsidR="00EF454B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Pr="008A6780" w:rsidRDefault="006662EC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  <w:tc>
          <w:tcPr>
            <w:tcW w:w="6940" w:type="dxa"/>
          </w:tcPr>
          <w:p w:rsidR="00EF454B" w:rsidRPr="008A6780" w:rsidRDefault="00EF454B" w:rsidP="00EF454B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</w:tr>
    </w:tbl>
    <w:p w:rsidR="00EF454B" w:rsidRPr="00EF454B" w:rsidRDefault="00EF454B" w:rsidP="00EF454B">
      <w:pPr>
        <w:rPr>
          <w:sz w:val="21"/>
          <w:szCs w:val="21"/>
          <w:highlight w:val="white"/>
        </w:rPr>
      </w:pPr>
    </w:p>
    <w:p w:rsidR="00644B8C" w:rsidRDefault="008A6780">
      <w:pPr>
        <w:numPr>
          <w:ilvl w:val="0"/>
          <w:numId w:val="3"/>
        </w:numPr>
        <w:rPr>
          <w:sz w:val="21"/>
          <w:szCs w:val="21"/>
          <w:highlight w:val="white"/>
        </w:rPr>
      </w:pPr>
      <w:r>
        <w:rPr>
          <w:sz w:val="21"/>
          <w:szCs w:val="21"/>
          <w:highlight w:val="white"/>
        </w:rPr>
        <w:t>Déterminer</w:t>
      </w:r>
      <w:r w:rsidR="00993B67" w:rsidRPr="00EF454B">
        <w:rPr>
          <w:sz w:val="21"/>
          <w:szCs w:val="21"/>
          <w:highlight w:val="white"/>
        </w:rPr>
        <w:t xml:space="preserve"> les différents métie</w:t>
      </w:r>
      <w:r>
        <w:rPr>
          <w:sz w:val="21"/>
          <w:szCs w:val="21"/>
          <w:highlight w:val="white"/>
        </w:rPr>
        <w:t>rs de cette agence immobilière.</w:t>
      </w:r>
    </w:p>
    <w:p w:rsidR="008A6780" w:rsidRDefault="008A6780" w:rsidP="008A6780">
      <w:pPr>
        <w:rPr>
          <w:sz w:val="21"/>
          <w:szCs w:val="21"/>
          <w:highlight w:val="whit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122"/>
        <w:gridCol w:w="7790"/>
      </w:tblGrid>
      <w:tr w:rsidR="00D31892" w:rsidRPr="00D31892" w:rsidTr="008A6780">
        <w:tc>
          <w:tcPr>
            <w:tcW w:w="2122" w:type="dxa"/>
          </w:tcPr>
          <w:p w:rsidR="00D31892" w:rsidRPr="00D31892" w:rsidRDefault="00D31892" w:rsidP="00D31892">
            <w:pPr>
              <w:jc w:val="center"/>
              <w:rPr>
                <w:b/>
                <w:sz w:val="24"/>
                <w:szCs w:val="21"/>
                <w:highlight w:val="white"/>
              </w:rPr>
            </w:pPr>
            <w:r w:rsidRPr="00D31892">
              <w:rPr>
                <w:b/>
                <w:sz w:val="24"/>
                <w:szCs w:val="21"/>
                <w:highlight w:val="white"/>
              </w:rPr>
              <w:t>Métier</w:t>
            </w:r>
            <w:r>
              <w:rPr>
                <w:b/>
                <w:sz w:val="24"/>
                <w:szCs w:val="21"/>
                <w:highlight w:val="white"/>
              </w:rPr>
              <w:t>s</w:t>
            </w:r>
          </w:p>
        </w:tc>
        <w:tc>
          <w:tcPr>
            <w:tcW w:w="7790" w:type="dxa"/>
          </w:tcPr>
          <w:p w:rsidR="00D31892" w:rsidRPr="00D31892" w:rsidRDefault="00D31892" w:rsidP="00D31892">
            <w:pPr>
              <w:jc w:val="center"/>
              <w:rPr>
                <w:b/>
                <w:sz w:val="24"/>
                <w:shd w:val="clear" w:color="auto" w:fill="FFFFFF"/>
              </w:rPr>
            </w:pPr>
            <w:r w:rsidRPr="00D31892">
              <w:rPr>
                <w:b/>
                <w:sz w:val="24"/>
                <w:shd w:val="clear" w:color="auto" w:fill="FFFFFF"/>
              </w:rPr>
              <w:t>Définition</w:t>
            </w:r>
            <w:r>
              <w:rPr>
                <w:b/>
                <w:sz w:val="24"/>
                <w:shd w:val="clear" w:color="auto" w:fill="FFFFFF"/>
              </w:rPr>
              <w:t>s</w:t>
            </w:r>
          </w:p>
        </w:tc>
      </w:tr>
      <w:tr w:rsidR="00D31892" w:rsidRPr="00D31892" w:rsidTr="008A6780">
        <w:tc>
          <w:tcPr>
            <w:tcW w:w="2122" w:type="dxa"/>
          </w:tcPr>
          <w:p w:rsidR="008A6780" w:rsidRDefault="008A6780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Pr="00D31892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  <w:tc>
          <w:tcPr>
            <w:tcW w:w="7790" w:type="dxa"/>
          </w:tcPr>
          <w:p w:rsidR="00D31892" w:rsidRPr="00D31892" w:rsidRDefault="00D31892" w:rsidP="008A6780">
            <w:pPr>
              <w:rPr>
                <w:i/>
                <w:color w:val="FF0000"/>
                <w:shd w:val="clear" w:color="auto" w:fill="FFFFFF"/>
              </w:rPr>
            </w:pPr>
          </w:p>
        </w:tc>
      </w:tr>
      <w:tr w:rsidR="00D31892" w:rsidRPr="00D31892" w:rsidTr="008A6780">
        <w:tc>
          <w:tcPr>
            <w:tcW w:w="2122" w:type="dxa"/>
          </w:tcPr>
          <w:p w:rsidR="008A6780" w:rsidRDefault="008A6780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Pr="00D31892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  <w:tc>
          <w:tcPr>
            <w:tcW w:w="7790" w:type="dxa"/>
          </w:tcPr>
          <w:p w:rsidR="00D31892" w:rsidRPr="00D31892" w:rsidRDefault="00D31892" w:rsidP="00D31892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</w:tr>
      <w:tr w:rsidR="00D31892" w:rsidRPr="00D31892" w:rsidTr="008A6780">
        <w:tc>
          <w:tcPr>
            <w:tcW w:w="2122" w:type="dxa"/>
          </w:tcPr>
          <w:p w:rsidR="008A6780" w:rsidRDefault="008A6780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Pr="00D31892" w:rsidRDefault="006662EC" w:rsidP="008A6780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  <w:tc>
          <w:tcPr>
            <w:tcW w:w="7790" w:type="dxa"/>
          </w:tcPr>
          <w:p w:rsidR="008A6780" w:rsidRPr="00D31892" w:rsidRDefault="008A6780" w:rsidP="00D31892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</w:tr>
      <w:tr w:rsidR="00D31892" w:rsidRPr="00D31892" w:rsidTr="008A6780">
        <w:tc>
          <w:tcPr>
            <w:tcW w:w="2122" w:type="dxa"/>
          </w:tcPr>
          <w:p w:rsidR="008A6780" w:rsidRDefault="008A6780" w:rsidP="00D31892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D31892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D31892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D31892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Default="006662EC" w:rsidP="00D31892">
            <w:pPr>
              <w:rPr>
                <w:color w:val="FF0000"/>
                <w:sz w:val="21"/>
                <w:szCs w:val="21"/>
                <w:highlight w:val="white"/>
              </w:rPr>
            </w:pPr>
          </w:p>
          <w:p w:rsidR="006662EC" w:rsidRPr="00D31892" w:rsidRDefault="006662EC" w:rsidP="00D31892">
            <w:pPr>
              <w:rPr>
                <w:color w:val="FF0000"/>
                <w:sz w:val="21"/>
                <w:szCs w:val="21"/>
                <w:highlight w:val="white"/>
              </w:rPr>
            </w:pPr>
          </w:p>
        </w:tc>
        <w:tc>
          <w:tcPr>
            <w:tcW w:w="7790" w:type="dxa"/>
          </w:tcPr>
          <w:p w:rsidR="008A6780" w:rsidRPr="00D31892" w:rsidRDefault="008A6780" w:rsidP="00D31892">
            <w:pPr>
              <w:rPr>
                <w:color w:val="FF0000"/>
                <w:shd w:val="clear" w:color="auto" w:fill="FFFFFF"/>
              </w:rPr>
            </w:pPr>
          </w:p>
        </w:tc>
      </w:tr>
    </w:tbl>
    <w:p w:rsidR="008A6780" w:rsidRPr="00EF454B" w:rsidRDefault="008A6780" w:rsidP="008A6780">
      <w:pPr>
        <w:rPr>
          <w:sz w:val="21"/>
          <w:szCs w:val="21"/>
          <w:highlight w:val="white"/>
        </w:rPr>
      </w:pPr>
    </w:p>
    <w:p w:rsidR="00105274" w:rsidRDefault="00105274" w:rsidP="00105274">
      <w:pPr>
        <w:numPr>
          <w:ilvl w:val="0"/>
          <w:numId w:val="3"/>
        </w:numPr>
        <w:rPr>
          <w:sz w:val="21"/>
          <w:szCs w:val="21"/>
          <w:highlight w:val="white"/>
        </w:rPr>
      </w:pPr>
      <w:r w:rsidRPr="00EF454B">
        <w:rPr>
          <w:sz w:val="21"/>
          <w:szCs w:val="21"/>
          <w:highlight w:val="white"/>
        </w:rPr>
        <w:t xml:space="preserve">En quoi Crypto, </w:t>
      </w:r>
      <w:r w:rsidR="00D31892">
        <w:rPr>
          <w:sz w:val="21"/>
          <w:szCs w:val="21"/>
          <w:highlight w:val="white"/>
        </w:rPr>
        <w:t>Pro</w:t>
      </w:r>
      <w:r w:rsidRPr="00EF454B">
        <w:rPr>
          <w:sz w:val="21"/>
          <w:szCs w:val="21"/>
          <w:highlight w:val="white"/>
        </w:rPr>
        <w:t>giciel</w:t>
      </w:r>
      <w:r w:rsidR="00D31892">
        <w:rPr>
          <w:sz w:val="21"/>
          <w:szCs w:val="21"/>
          <w:highlight w:val="white"/>
        </w:rPr>
        <w:t xml:space="preserve"> métier</w:t>
      </w:r>
      <w:r w:rsidR="00235719">
        <w:rPr>
          <w:sz w:val="21"/>
          <w:szCs w:val="21"/>
          <w:highlight w:val="white"/>
        </w:rPr>
        <w:t>s</w:t>
      </w:r>
      <w:r w:rsidR="00D31892">
        <w:rPr>
          <w:sz w:val="21"/>
          <w:szCs w:val="21"/>
          <w:highlight w:val="white"/>
        </w:rPr>
        <w:t xml:space="preserve"> de</w:t>
      </w:r>
      <w:r w:rsidRPr="00EF454B">
        <w:rPr>
          <w:sz w:val="21"/>
          <w:szCs w:val="21"/>
          <w:highlight w:val="white"/>
        </w:rPr>
        <w:t xml:space="preserve"> </w:t>
      </w:r>
      <w:r w:rsidR="00D31892">
        <w:rPr>
          <w:sz w:val="21"/>
          <w:szCs w:val="21"/>
          <w:highlight w:val="white"/>
        </w:rPr>
        <w:t>l’</w:t>
      </w:r>
      <w:r w:rsidRPr="00EF454B">
        <w:rPr>
          <w:sz w:val="21"/>
          <w:szCs w:val="21"/>
          <w:highlight w:val="white"/>
        </w:rPr>
        <w:t>immobilier, permet-il d’améliorer l’organisation du travail ?</w:t>
      </w:r>
    </w:p>
    <w:p w:rsidR="008A6780" w:rsidRDefault="008A6780" w:rsidP="008A6780">
      <w:pPr>
        <w:rPr>
          <w:sz w:val="21"/>
          <w:szCs w:val="21"/>
          <w:highlight w:val="whit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912"/>
      </w:tblGrid>
      <w:tr w:rsidR="006662EC" w:rsidTr="006662EC">
        <w:tc>
          <w:tcPr>
            <w:tcW w:w="9912" w:type="dxa"/>
          </w:tcPr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8A6780">
            <w:pPr>
              <w:rPr>
                <w:sz w:val="21"/>
                <w:szCs w:val="21"/>
                <w:highlight w:val="white"/>
              </w:rPr>
            </w:pPr>
          </w:p>
        </w:tc>
      </w:tr>
    </w:tbl>
    <w:p w:rsidR="00D31892" w:rsidRPr="00EF454B" w:rsidRDefault="00D31892" w:rsidP="008A6780">
      <w:pPr>
        <w:rPr>
          <w:sz w:val="21"/>
          <w:szCs w:val="21"/>
          <w:highlight w:val="white"/>
        </w:rPr>
      </w:pPr>
    </w:p>
    <w:p w:rsidR="00686D05" w:rsidRDefault="00993B67" w:rsidP="00993B67">
      <w:pPr>
        <w:numPr>
          <w:ilvl w:val="0"/>
          <w:numId w:val="3"/>
        </w:numPr>
        <w:rPr>
          <w:sz w:val="21"/>
          <w:szCs w:val="21"/>
          <w:highlight w:val="white"/>
        </w:rPr>
      </w:pPr>
      <w:r w:rsidRPr="00686D05">
        <w:rPr>
          <w:sz w:val="21"/>
          <w:szCs w:val="21"/>
          <w:highlight w:val="white"/>
        </w:rPr>
        <w:t>Compléter le schéma ci-dessous permettant à l’entreprise de visualiser le processus de location d’un appartement</w:t>
      </w:r>
      <w:r w:rsidR="00686D05" w:rsidRPr="00686D05">
        <w:rPr>
          <w:sz w:val="21"/>
          <w:szCs w:val="21"/>
          <w:highlight w:val="white"/>
        </w:rPr>
        <w:t>.</w:t>
      </w:r>
    </w:p>
    <w:p w:rsidR="006662EC" w:rsidRDefault="006662EC">
      <w:pPr>
        <w:rPr>
          <w:sz w:val="21"/>
          <w:szCs w:val="21"/>
          <w:highlight w:val="white"/>
        </w:rPr>
      </w:pPr>
      <w:r>
        <w:rPr>
          <w:sz w:val="21"/>
          <w:szCs w:val="21"/>
          <w:highlight w:val="white"/>
        </w:rP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478"/>
        <w:gridCol w:w="2478"/>
        <w:gridCol w:w="2478"/>
        <w:gridCol w:w="2478"/>
      </w:tblGrid>
      <w:tr w:rsidR="00235719" w:rsidTr="00235719">
        <w:tc>
          <w:tcPr>
            <w:tcW w:w="2478" w:type="dxa"/>
          </w:tcPr>
          <w:p w:rsidR="00235719" w:rsidRPr="00235719" w:rsidRDefault="00235719" w:rsidP="00235719">
            <w:pPr>
              <w:jc w:val="center"/>
              <w:rPr>
                <w:b/>
                <w:szCs w:val="21"/>
                <w:highlight w:val="white"/>
              </w:rPr>
            </w:pPr>
            <w:r w:rsidRPr="00235719">
              <w:rPr>
                <w:b/>
                <w:szCs w:val="21"/>
                <w:highlight w:val="white"/>
              </w:rPr>
              <w:t>Mélanie</w:t>
            </w:r>
          </w:p>
        </w:tc>
        <w:tc>
          <w:tcPr>
            <w:tcW w:w="2478" w:type="dxa"/>
          </w:tcPr>
          <w:p w:rsidR="00235719" w:rsidRDefault="00235719" w:rsidP="00235719">
            <w:pPr>
              <w:jc w:val="center"/>
              <w:rPr>
                <w:b/>
                <w:color w:val="FF0000"/>
                <w:szCs w:val="21"/>
                <w:highlight w:val="white"/>
              </w:rPr>
            </w:pPr>
          </w:p>
          <w:p w:rsidR="006662EC" w:rsidRPr="00686D05" w:rsidRDefault="006662EC" w:rsidP="00235719">
            <w:pPr>
              <w:jc w:val="center"/>
              <w:rPr>
                <w:b/>
                <w:color w:val="FF0000"/>
                <w:szCs w:val="21"/>
                <w:highlight w:val="white"/>
              </w:rPr>
            </w:pPr>
            <w:r>
              <w:rPr>
                <w:b/>
                <w:color w:val="FF0000"/>
                <w:szCs w:val="21"/>
                <w:highlight w:val="white"/>
              </w:rPr>
              <w:t>………………………..</w:t>
            </w:r>
          </w:p>
        </w:tc>
        <w:tc>
          <w:tcPr>
            <w:tcW w:w="2478" w:type="dxa"/>
          </w:tcPr>
          <w:p w:rsidR="006662EC" w:rsidRDefault="006662EC" w:rsidP="00235719">
            <w:pPr>
              <w:jc w:val="center"/>
              <w:rPr>
                <w:b/>
                <w:color w:val="FF0000"/>
                <w:szCs w:val="21"/>
                <w:highlight w:val="white"/>
              </w:rPr>
            </w:pPr>
          </w:p>
          <w:p w:rsidR="00235719" w:rsidRPr="00686D05" w:rsidRDefault="006662EC" w:rsidP="00235719">
            <w:pPr>
              <w:jc w:val="center"/>
              <w:rPr>
                <w:b/>
                <w:color w:val="FF0000"/>
                <w:szCs w:val="21"/>
                <w:highlight w:val="white"/>
              </w:rPr>
            </w:pPr>
            <w:r>
              <w:rPr>
                <w:b/>
                <w:color w:val="FF0000"/>
                <w:szCs w:val="21"/>
                <w:highlight w:val="white"/>
              </w:rPr>
              <w:t>………………………..</w:t>
            </w:r>
          </w:p>
        </w:tc>
        <w:tc>
          <w:tcPr>
            <w:tcW w:w="2478" w:type="dxa"/>
          </w:tcPr>
          <w:p w:rsidR="006662EC" w:rsidRDefault="006662EC" w:rsidP="00235719">
            <w:pPr>
              <w:jc w:val="center"/>
              <w:rPr>
                <w:b/>
                <w:color w:val="FF0000"/>
                <w:szCs w:val="21"/>
                <w:highlight w:val="white"/>
              </w:rPr>
            </w:pPr>
          </w:p>
          <w:p w:rsidR="00686D05" w:rsidRPr="00686D05" w:rsidRDefault="006662EC" w:rsidP="00235719">
            <w:pPr>
              <w:jc w:val="center"/>
              <w:rPr>
                <w:b/>
                <w:color w:val="FF0000"/>
                <w:szCs w:val="21"/>
                <w:highlight w:val="white"/>
              </w:rPr>
            </w:pPr>
            <w:r>
              <w:rPr>
                <w:b/>
                <w:color w:val="FF0000"/>
                <w:szCs w:val="21"/>
                <w:highlight w:val="white"/>
              </w:rPr>
              <w:t>………………………..</w:t>
            </w:r>
          </w:p>
        </w:tc>
      </w:tr>
      <w:tr w:rsidR="00235719" w:rsidTr="00686D05">
        <w:trPr>
          <w:trHeight w:val="9834"/>
        </w:trPr>
        <w:tc>
          <w:tcPr>
            <w:tcW w:w="2478" w:type="dxa"/>
          </w:tcPr>
          <w:p w:rsidR="00235719" w:rsidRDefault="00235719" w:rsidP="00235719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14275</wp:posOffset>
                      </wp:positionV>
                      <wp:extent cx="1287475" cy="790042"/>
                      <wp:effectExtent l="0" t="0" r="27305" b="10160"/>
                      <wp:wrapNone/>
                      <wp:docPr id="245" name="Ellipse 2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7475" cy="790042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93B67" w:rsidRPr="00235719" w:rsidRDefault="00993B67" w:rsidP="00235719">
                                  <w:pPr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 w:rsidRPr="00235719">
                                    <w:rPr>
                                      <w:sz w:val="18"/>
                                    </w:rPr>
                                    <w:t>Visite du Bien et estimation du loyer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Ellipse 245" o:spid="_x0000_s1031" style="position:absolute;margin-left:8.05pt;margin-top:1.1pt;width:101.4pt;height:62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" fillcolor="white [3201]" strokecolor="#f79646 [3209]" strokeweight="2pt">
                      <v:textbox>
                        <w:txbxContent>
                          <w:p w:rsidR="00993B67" w:rsidRPr="00235719" w:rsidRDefault="00993B67" w:rsidP="00235719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235719">
                              <w:rPr>
                                <w:sz w:val="18"/>
                              </w:rPr>
                              <w:t>Visite du Bien et estimation du loyer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:rsidR="00235719" w:rsidRPr="00235719" w:rsidRDefault="00235719" w:rsidP="00235719">
            <w:pPr>
              <w:rPr>
                <w:sz w:val="21"/>
                <w:szCs w:val="21"/>
                <w:highlight w:val="white"/>
              </w:rPr>
            </w:pPr>
          </w:p>
          <w:p w:rsidR="00235719" w:rsidRPr="00235719" w:rsidRDefault="00235719" w:rsidP="00235719">
            <w:pPr>
              <w:rPr>
                <w:sz w:val="21"/>
                <w:szCs w:val="21"/>
                <w:highlight w:val="white"/>
              </w:rPr>
            </w:pPr>
          </w:p>
          <w:p w:rsidR="00235719" w:rsidRPr="00235719" w:rsidRDefault="00235719" w:rsidP="00235719">
            <w:pPr>
              <w:rPr>
                <w:sz w:val="21"/>
                <w:szCs w:val="21"/>
                <w:highlight w:val="white"/>
              </w:rPr>
            </w:pPr>
          </w:p>
          <w:p w:rsidR="00235719" w:rsidRPr="00235719" w:rsidRDefault="00235719" w:rsidP="00235719">
            <w:pPr>
              <w:rPr>
                <w:sz w:val="21"/>
                <w:szCs w:val="21"/>
                <w:highlight w:val="white"/>
              </w:rPr>
            </w:pPr>
          </w:p>
          <w:p w:rsidR="00235719" w:rsidRPr="00235719" w:rsidRDefault="00046AD5" w:rsidP="00235719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738505</wp:posOffset>
                      </wp:positionH>
                      <wp:positionV relativeFrom="paragraph">
                        <wp:posOffset>51105</wp:posOffset>
                      </wp:positionV>
                      <wp:extent cx="0" cy="212725"/>
                      <wp:effectExtent l="76200" t="0" r="57150" b="53975"/>
                      <wp:wrapNone/>
                      <wp:docPr id="247" name="Connecteur droit avec flèche 2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27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FD4C478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247" o:spid="_x0000_s1026" type="#_x0000_t32" style="position:absolute;margin-left:58.15pt;margin-top:4pt;width:0;height:16.7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" strokecolor="#f68c36 [3049]">
                      <v:stroke endarrow="block"/>
                    </v:shape>
                  </w:pict>
                </mc:Fallback>
              </mc:AlternateContent>
            </w:r>
          </w:p>
          <w:p w:rsidR="00235719" w:rsidRDefault="00235719" w:rsidP="00235719">
            <w:pPr>
              <w:rPr>
                <w:sz w:val="21"/>
                <w:szCs w:val="21"/>
                <w:highlight w:val="white"/>
              </w:rPr>
            </w:pP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2252"/>
            </w:tblGrid>
            <w:tr w:rsidR="00235719" w:rsidTr="00235719">
              <w:tc>
                <w:tcPr>
                  <w:tcW w:w="2252" w:type="dxa"/>
                </w:tcPr>
                <w:p w:rsidR="00235719" w:rsidRPr="00046AD5" w:rsidRDefault="00235719" w:rsidP="00046AD5">
                  <w:pPr>
                    <w:jc w:val="center"/>
                    <w:rPr>
                      <w:b/>
                      <w:sz w:val="21"/>
                      <w:szCs w:val="21"/>
                      <w:highlight w:val="white"/>
                    </w:rPr>
                  </w:pPr>
                  <w:r w:rsidRPr="00046AD5">
                    <w:rPr>
                      <w:b/>
                      <w:sz w:val="21"/>
                      <w:szCs w:val="21"/>
                      <w:highlight w:val="white"/>
                    </w:rPr>
                    <w:t>Création du dossier administratif</w:t>
                  </w:r>
                </w:p>
              </w:tc>
            </w:tr>
            <w:tr w:rsidR="00235719" w:rsidTr="00235719">
              <w:tc>
                <w:tcPr>
                  <w:tcW w:w="2252" w:type="dxa"/>
                </w:tcPr>
                <w:p w:rsidR="00235719" w:rsidRPr="00235719" w:rsidRDefault="00235719" w:rsidP="00235719">
                  <w:pPr>
                    <w:pStyle w:val="Paragraphedeliste"/>
                    <w:ind w:left="0"/>
                    <w:rPr>
                      <w:sz w:val="21"/>
                      <w:szCs w:val="21"/>
                      <w:highlight w:val="white"/>
                    </w:rPr>
                  </w:pPr>
                  <w:r>
                    <w:rPr>
                      <w:sz w:val="21"/>
                      <w:szCs w:val="21"/>
                      <w:highlight w:val="white"/>
                    </w:rPr>
                    <w:t>-</w:t>
                  </w:r>
                  <w:r w:rsidRPr="00235719">
                    <w:rPr>
                      <w:sz w:val="21"/>
                      <w:szCs w:val="21"/>
                      <w:highlight w:val="white"/>
                    </w:rPr>
                    <w:t>titre de propriété, assurance…</w:t>
                  </w:r>
                </w:p>
                <w:p w:rsidR="00235719" w:rsidRDefault="00235719" w:rsidP="00235719">
                  <w:pPr>
                    <w:rPr>
                      <w:sz w:val="21"/>
                      <w:szCs w:val="21"/>
                      <w:highlight w:val="white"/>
                    </w:rPr>
                  </w:pPr>
                  <w:r>
                    <w:rPr>
                      <w:sz w:val="21"/>
                      <w:szCs w:val="21"/>
                      <w:highlight w:val="white"/>
                    </w:rPr>
                    <w:t>-rédaction du mandat</w:t>
                  </w:r>
                </w:p>
                <w:p w:rsidR="00235719" w:rsidRDefault="00235719" w:rsidP="00235719">
                  <w:pPr>
                    <w:rPr>
                      <w:sz w:val="21"/>
                      <w:szCs w:val="21"/>
                      <w:highlight w:val="white"/>
                    </w:rPr>
                  </w:pPr>
                  <w:r>
                    <w:rPr>
                      <w:sz w:val="21"/>
                      <w:szCs w:val="21"/>
                      <w:highlight w:val="white"/>
                    </w:rPr>
                    <w:t>-signature du mandat</w:t>
                  </w:r>
                </w:p>
              </w:tc>
            </w:tr>
          </w:tbl>
          <w:p w:rsidR="00235719" w:rsidRPr="00235719" w:rsidRDefault="00686D05" w:rsidP="00235719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60298F6A" wp14:editId="356FBB90">
                      <wp:simplePos x="0" y="0"/>
                      <wp:positionH relativeFrom="column">
                        <wp:posOffset>732485</wp:posOffset>
                      </wp:positionH>
                      <wp:positionV relativeFrom="paragraph">
                        <wp:posOffset>4445</wp:posOffset>
                      </wp:positionV>
                      <wp:extent cx="0" cy="212725"/>
                      <wp:effectExtent l="76200" t="0" r="57150" b="53975"/>
                      <wp:wrapNone/>
                      <wp:docPr id="262" name="Connecteur droit avec flèche 2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27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3A3CCC6" id="Connecteur droit avec flèche 262" o:spid="_x0000_s1026" type="#_x0000_t32" style="position:absolute;margin-left:57.7pt;margin-top:.35pt;width:0;height:16.7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" strokecolor="#f68c36 [3049]">
                      <v:stroke endarrow="block"/>
                    </v:shape>
                  </w:pict>
                </mc:Fallback>
              </mc:AlternateContent>
            </w:r>
            <w:r w:rsidR="00046AD5"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5E35468D" wp14:editId="3CE07C65">
                      <wp:simplePos x="0" y="0"/>
                      <wp:positionH relativeFrom="column">
                        <wp:posOffset>1315974</wp:posOffset>
                      </wp:positionH>
                      <wp:positionV relativeFrom="paragraph">
                        <wp:posOffset>427329</wp:posOffset>
                      </wp:positionV>
                      <wp:extent cx="182880" cy="45719"/>
                      <wp:effectExtent l="0" t="38100" r="45720" b="69215"/>
                      <wp:wrapNone/>
                      <wp:docPr id="250" name="Connecteur droit avec flèche 2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2880" cy="45719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5B16ED" id="Connecteur droit avec flèche 250" o:spid="_x0000_s1026" type="#_x0000_t32" style="position:absolute;margin-left:103.6pt;margin-top:33.65pt;width:14.4pt;height:3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" strokecolor="#f68c36 [3049]">
                      <v:stroke endarrow="block"/>
                    </v:shape>
                  </w:pict>
                </mc:Fallback>
              </mc:AlternateContent>
            </w:r>
            <w:r w:rsidR="00235719"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3D0A5380" wp14:editId="50322B11">
                      <wp:simplePos x="0" y="0"/>
                      <wp:positionH relativeFrom="column">
                        <wp:posOffset>73101</wp:posOffset>
                      </wp:positionH>
                      <wp:positionV relativeFrom="paragraph">
                        <wp:posOffset>231699</wp:posOffset>
                      </wp:positionV>
                      <wp:extent cx="1243330" cy="665480"/>
                      <wp:effectExtent l="0" t="0" r="13970" b="20320"/>
                      <wp:wrapNone/>
                      <wp:docPr id="246" name="Ellipse 2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43330" cy="66548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93B67" w:rsidRPr="00182C0E" w:rsidRDefault="006662EC" w:rsidP="00235719">
                                  <w:pPr>
                                    <w:jc w:val="center"/>
                                    <w:rPr>
                                      <w:b/>
                                      <w:color w:val="FF0000"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  <w:sz w:val="18"/>
                                    </w:rPr>
                                    <w:t>…………………………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D0A5380" id="Ellipse 246" o:spid="_x0000_s1032" style="position:absolute;margin-left:5.75pt;margin-top:18.25pt;width:97.9pt;height:52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" fillcolor="white [3201]" strokecolor="#f79646 [3209]" strokeweight="2pt">
                      <v:textbox>
                        <w:txbxContent>
                          <w:p w:rsidR="00993B67" w:rsidRPr="00182C0E" w:rsidRDefault="006662EC" w:rsidP="00235719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>…………………………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</w:tc>
        <w:tc>
          <w:tcPr>
            <w:tcW w:w="2478" w:type="dxa"/>
          </w:tcPr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66A2D21A" wp14:editId="0F630C4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4445</wp:posOffset>
                      </wp:positionV>
                      <wp:extent cx="1243330" cy="665480"/>
                      <wp:effectExtent l="0" t="0" r="13970" b="20320"/>
                      <wp:wrapNone/>
                      <wp:docPr id="249" name="Ellipse 2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43330" cy="66548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93B67" w:rsidRPr="00235719" w:rsidRDefault="00993B67" w:rsidP="00046AD5">
                                  <w:pPr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Dossiers déposés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6A2D21A" id="Ellipse 249" o:spid="_x0000_s1033" style="position:absolute;margin-left:0;margin-top:.35pt;width:97.9pt;height:52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" fillcolor="white [3201]" strokecolor="#f79646 [3209]" strokeweight="2pt">
                      <v:textbox>
                        <w:txbxContent>
                          <w:p w:rsidR="00993B67" w:rsidRPr="00235719" w:rsidRDefault="00993B67" w:rsidP="00046AD5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Dossiers déposés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:rsidR="00046AD5" w:rsidRPr="00046AD5" w:rsidRDefault="00046AD5" w:rsidP="00046AD5">
            <w:pPr>
              <w:rPr>
                <w:sz w:val="21"/>
                <w:szCs w:val="21"/>
                <w:highlight w:val="white"/>
              </w:rPr>
            </w:pPr>
          </w:p>
          <w:p w:rsidR="00046AD5" w:rsidRPr="00046AD5" w:rsidRDefault="00046AD5" w:rsidP="00046AD5">
            <w:pPr>
              <w:rPr>
                <w:sz w:val="21"/>
                <w:szCs w:val="21"/>
                <w:highlight w:val="white"/>
              </w:rPr>
            </w:pPr>
          </w:p>
          <w:p w:rsidR="00046AD5" w:rsidRPr="00046AD5" w:rsidRDefault="00046AD5" w:rsidP="00046AD5">
            <w:pPr>
              <w:rPr>
                <w:sz w:val="21"/>
                <w:szCs w:val="21"/>
                <w:highlight w:val="white"/>
              </w:rPr>
            </w:pPr>
          </w:p>
          <w:p w:rsidR="00046AD5" w:rsidRDefault="00046AD5" w:rsidP="00046AD5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430EB3EE" wp14:editId="2619786C">
                      <wp:simplePos x="0" y="0"/>
                      <wp:positionH relativeFrom="column">
                        <wp:posOffset>599440</wp:posOffset>
                      </wp:positionH>
                      <wp:positionV relativeFrom="paragraph">
                        <wp:posOffset>86030</wp:posOffset>
                      </wp:positionV>
                      <wp:extent cx="0" cy="212725"/>
                      <wp:effectExtent l="76200" t="0" r="57150" b="53975"/>
                      <wp:wrapNone/>
                      <wp:docPr id="248" name="Connecteur droit avec flèche 2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27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15FA0DC" id="Connecteur droit avec flèche 248" o:spid="_x0000_s1026" type="#_x0000_t32" style="position:absolute;margin-left:47.2pt;margin-top:6.75pt;width:0;height:16.7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" strokecolor="#f68c36 [3049]">
                      <v:stroke endarrow="block"/>
                    </v:shape>
                  </w:pict>
                </mc:Fallback>
              </mc:AlternateContent>
            </w:r>
          </w:p>
          <w:p w:rsidR="00046AD5" w:rsidRDefault="00046AD5" w:rsidP="00046AD5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512335E1" wp14:editId="4ED6DFEA">
                      <wp:simplePos x="0" y="0"/>
                      <wp:positionH relativeFrom="column">
                        <wp:posOffset>-571398</wp:posOffset>
                      </wp:positionH>
                      <wp:positionV relativeFrom="paragraph">
                        <wp:posOffset>142724</wp:posOffset>
                      </wp:positionV>
                      <wp:extent cx="570585" cy="943076"/>
                      <wp:effectExtent l="38100" t="38100" r="20320" b="28575"/>
                      <wp:wrapNone/>
                      <wp:docPr id="251" name="Connecteur droit avec flèche 2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570585" cy="94307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1FCD59" id="Connecteur droit avec flèche 251" o:spid="_x0000_s1026" type="#_x0000_t32" style="position:absolute;margin-left:-45pt;margin-top:11.25pt;width:44.95pt;height:74.25pt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" strokecolor="#f68c36 [3049]">
                      <v:stroke endarrow="block"/>
                    </v:shape>
                  </w:pict>
                </mc:Fallback>
              </mc:AlternateContent>
            </w: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1126"/>
              <w:gridCol w:w="1126"/>
            </w:tblGrid>
            <w:tr w:rsidR="00046AD5" w:rsidTr="00046AD5">
              <w:tc>
                <w:tcPr>
                  <w:tcW w:w="2252" w:type="dxa"/>
                  <w:gridSpan w:val="2"/>
                </w:tcPr>
                <w:p w:rsidR="00046AD5" w:rsidRPr="00046AD5" w:rsidRDefault="00046AD5" w:rsidP="00046AD5">
                  <w:pPr>
                    <w:jc w:val="center"/>
                    <w:rPr>
                      <w:b/>
                      <w:sz w:val="21"/>
                      <w:szCs w:val="21"/>
                      <w:highlight w:val="white"/>
                    </w:rPr>
                  </w:pPr>
                  <w:r w:rsidRPr="00046AD5">
                    <w:rPr>
                      <w:b/>
                      <w:sz w:val="21"/>
                      <w:szCs w:val="21"/>
                      <w:highlight w:val="white"/>
                    </w:rPr>
                    <w:t>Etude des dossiers</w:t>
                  </w:r>
                </w:p>
              </w:tc>
            </w:tr>
            <w:tr w:rsidR="00046AD5" w:rsidTr="00046AD5">
              <w:tc>
                <w:tcPr>
                  <w:tcW w:w="2252" w:type="dxa"/>
                  <w:gridSpan w:val="2"/>
                </w:tcPr>
                <w:p w:rsidR="00046AD5" w:rsidRDefault="006662EC" w:rsidP="006662EC">
                  <w:pPr>
                    <w:pStyle w:val="Paragraphedeliste"/>
                    <w:numPr>
                      <w:ilvl w:val="0"/>
                      <w:numId w:val="6"/>
                    </w:numPr>
                    <w:ind w:left="277" w:hanging="277"/>
                    <w:rPr>
                      <w:sz w:val="21"/>
                      <w:szCs w:val="21"/>
                      <w:highlight w:val="white"/>
                    </w:rPr>
                  </w:pPr>
                  <w:r>
                    <w:rPr>
                      <w:sz w:val="21"/>
                      <w:szCs w:val="21"/>
                      <w:highlight w:val="white"/>
                    </w:rPr>
                    <w:t>………………</w:t>
                  </w:r>
                </w:p>
                <w:p w:rsidR="006662EC" w:rsidRDefault="006662EC" w:rsidP="006662EC">
                  <w:pPr>
                    <w:pStyle w:val="Paragraphedeliste"/>
                    <w:numPr>
                      <w:ilvl w:val="0"/>
                      <w:numId w:val="6"/>
                    </w:numPr>
                    <w:ind w:left="277" w:hanging="283"/>
                    <w:rPr>
                      <w:sz w:val="21"/>
                      <w:szCs w:val="21"/>
                      <w:highlight w:val="white"/>
                    </w:rPr>
                  </w:pPr>
                  <w:r>
                    <w:rPr>
                      <w:sz w:val="21"/>
                      <w:szCs w:val="21"/>
                      <w:highlight w:val="white"/>
                    </w:rPr>
                    <w:t>………………</w:t>
                  </w:r>
                </w:p>
                <w:p w:rsidR="006662EC" w:rsidRPr="006662EC" w:rsidRDefault="006662EC" w:rsidP="006662EC">
                  <w:pPr>
                    <w:rPr>
                      <w:sz w:val="21"/>
                      <w:szCs w:val="21"/>
                      <w:highlight w:val="white"/>
                    </w:rPr>
                  </w:pPr>
                </w:p>
              </w:tc>
            </w:tr>
            <w:tr w:rsidR="00046AD5" w:rsidTr="00993B67">
              <w:tc>
                <w:tcPr>
                  <w:tcW w:w="1126" w:type="dxa"/>
                </w:tcPr>
                <w:p w:rsidR="00046AD5" w:rsidRPr="00046AD5" w:rsidRDefault="00046AD5" w:rsidP="00046AD5">
                  <w:pPr>
                    <w:jc w:val="center"/>
                    <w:rPr>
                      <w:i/>
                      <w:sz w:val="21"/>
                      <w:szCs w:val="21"/>
                      <w:highlight w:val="white"/>
                    </w:rPr>
                  </w:pPr>
                  <w:r w:rsidRPr="00046AD5">
                    <w:rPr>
                      <w:i/>
                      <w:sz w:val="21"/>
                      <w:szCs w:val="21"/>
                      <w:highlight w:val="white"/>
                    </w:rPr>
                    <w:t>Dossiers refusés</w:t>
                  </w:r>
                </w:p>
              </w:tc>
              <w:tc>
                <w:tcPr>
                  <w:tcW w:w="1126" w:type="dxa"/>
                </w:tcPr>
                <w:p w:rsidR="00046AD5" w:rsidRPr="00046AD5" w:rsidRDefault="00046AD5" w:rsidP="00046AD5">
                  <w:pPr>
                    <w:jc w:val="center"/>
                    <w:rPr>
                      <w:i/>
                      <w:sz w:val="21"/>
                      <w:szCs w:val="21"/>
                      <w:highlight w:val="white"/>
                    </w:rPr>
                  </w:pPr>
                  <w:r w:rsidRPr="00046AD5">
                    <w:rPr>
                      <w:i/>
                      <w:sz w:val="21"/>
                      <w:szCs w:val="21"/>
                      <w:highlight w:val="white"/>
                    </w:rPr>
                    <w:t>Dossier accepté</w:t>
                  </w:r>
                </w:p>
              </w:tc>
            </w:tr>
          </w:tbl>
          <w:p w:rsidR="00235719" w:rsidRPr="00046AD5" w:rsidRDefault="00235719" w:rsidP="00046AD5">
            <w:pPr>
              <w:rPr>
                <w:sz w:val="21"/>
                <w:szCs w:val="21"/>
                <w:highlight w:val="white"/>
              </w:rPr>
            </w:pPr>
          </w:p>
        </w:tc>
        <w:tc>
          <w:tcPr>
            <w:tcW w:w="2478" w:type="dxa"/>
          </w:tcPr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686D05" w:rsidRDefault="00686D0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4DC7B7C0" wp14:editId="01E116D9">
                      <wp:simplePos x="0" y="0"/>
                      <wp:positionH relativeFrom="column">
                        <wp:posOffset>-1576</wp:posOffset>
                      </wp:positionH>
                      <wp:positionV relativeFrom="paragraph">
                        <wp:posOffset>5080</wp:posOffset>
                      </wp:positionV>
                      <wp:extent cx="1433779" cy="709574"/>
                      <wp:effectExtent l="0" t="0" r="14605" b="14605"/>
                      <wp:wrapNone/>
                      <wp:docPr id="252" name="Ellipse 2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33779" cy="709574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93B67" w:rsidRPr="00235719" w:rsidRDefault="00993B67" w:rsidP="00046AD5">
                                  <w:pPr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Réception du dossier accepté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DC7B7C0" id="Ellipse 252" o:spid="_x0000_s1034" style="position:absolute;margin-left:-.1pt;margin-top:.4pt;width:112.9pt;height:55.8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" fillcolor="white [3201]" strokecolor="#f79646 [3209]" strokeweight="2pt">
                      <v:textbox>
                        <w:txbxContent>
                          <w:p w:rsidR="00993B67" w:rsidRPr="00235719" w:rsidRDefault="00993B67" w:rsidP="00046AD5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Réception du dossier accepté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:rsidR="00046AD5" w:rsidRPr="00046AD5" w:rsidRDefault="00046AD5" w:rsidP="00046AD5">
            <w:pPr>
              <w:rPr>
                <w:sz w:val="21"/>
                <w:szCs w:val="21"/>
                <w:highlight w:val="white"/>
              </w:rPr>
            </w:pPr>
          </w:p>
          <w:p w:rsidR="00046AD5" w:rsidRPr="00046AD5" w:rsidRDefault="00046AD5" w:rsidP="00046AD5">
            <w:pPr>
              <w:rPr>
                <w:sz w:val="21"/>
                <w:szCs w:val="21"/>
                <w:highlight w:val="white"/>
              </w:rPr>
            </w:pPr>
          </w:p>
          <w:p w:rsidR="00046AD5" w:rsidRDefault="00046AD5" w:rsidP="00046AD5">
            <w:pPr>
              <w:rPr>
                <w:sz w:val="21"/>
                <w:szCs w:val="21"/>
                <w:highlight w:val="white"/>
              </w:rPr>
            </w:pPr>
          </w:p>
          <w:p w:rsidR="00046AD5" w:rsidRDefault="00686D05" w:rsidP="00046AD5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604AAD9F" wp14:editId="2BF39BBB">
                      <wp:simplePos x="0" y="0"/>
                      <wp:positionH relativeFrom="column">
                        <wp:posOffset>686993</wp:posOffset>
                      </wp:positionH>
                      <wp:positionV relativeFrom="paragraph">
                        <wp:posOffset>101498</wp:posOffset>
                      </wp:positionV>
                      <wp:extent cx="0" cy="212725"/>
                      <wp:effectExtent l="76200" t="0" r="57150" b="53975"/>
                      <wp:wrapNone/>
                      <wp:docPr id="255" name="Connecteur droit avec flèche 2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27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27B06BC" id="Connecteur droit avec flèche 255" o:spid="_x0000_s1026" type="#_x0000_t32" style="position:absolute;margin-left:54.1pt;margin-top:8pt;width:0;height:16.7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" strokecolor="#f68c36 [3049]">
                      <v:stroke endarrow="block"/>
                    </v:shape>
                  </w:pict>
                </mc:Fallback>
              </mc:AlternateContent>
            </w:r>
          </w:p>
          <w:p w:rsidR="00235719" w:rsidRDefault="00235719" w:rsidP="00046AD5">
            <w:pPr>
              <w:rPr>
                <w:sz w:val="21"/>
                <w:szCs w:val="21"/>
                <w:highlight w:val="white"/>
              </w:rPr>
            </w:pP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2252"/>
            </w:tblGrid>
            <w:tr w:rsidR="00046AD5" w:rsidTr="00046AD5">
              <w:tc>
                <w:tcPr>
                  <w:tcW w:w="2252" w:type="dxa"/>
                </w:tcPr>
                <w:p w:rsidR="00046AD5" w:rsidRPr="00046AD5" w:rsidRDefault="00046AD5" w:rsidP="00046AD5">
                  <w:pPr>
                    <w:jc w:val="center"/>
                    <w:rPr>
                      <w:b/>
                      <w:sz w:val="21"/>
                      <w:szCs w:val="21"/>
                      <w:highlight w:val="white"/>
                    </w:rPr>
                  </w:pPr>
                  <w:r w:rsidRPr="00046AD5">
                    <w:rPr>
                      <w:b/>
                      <w:sz w:val="21"/>
                      <w:szCs w:val="21"/>
                      <w:highlight w:val="white"/>
                    </w:rPr>
                    <w:t>Rédaction du bail</w:t>
                  </w:r>
                </w:p>
              </w:tc>
            </w:tr>
            <w:tr w:rsidR="00046AD5" w:rsidTr="00046AD5">
              <w:tc>
                <w:tcPr>
                  <w:tcW w:w="2252" w:type="dxa"/>
                </w:tcPr>
                <w:p w:rsidR="00046AD5" w:rsidRDefault="00046AD5" w:rsidP="00046AD5">
                  <w:pPr>
                    <w:rPr>
                      <w:sz w:val="21"/>
                      <w:szCs w:val="21"/>
                      <w:highlight w:val="white"/>
                    </w:rPr>
                  </w:pPr>
                  <w:r>
                    <w:rPr>
                      <w:sz w:val="21"/>
                      <w:szCs w:val="21"/>
                      <w:highlight w:val="white"/>
                    </w:rPr>
                    <w:t>-Fiche locataire</w:t>
                  </w:r>
                </w:p>
                <w:p w:rsidR="00046AD5" w:rsidRDefault="00046AD5" w:rsidP="00046AD5">
                  <w:pPr>
                    <w:rPr>
                      <w:sz w:val="21"/>
                      <w:szCs w:val="21"/>
                      <w:highlight w:val="white"/>
                    </w:rPr>
                  </w:pPr>
                  <w:r>
                    <w:rPr>
                      <w:sz w:val="21"/>
                      <w:szCs w:val="21"/>
                      <w:highlight w:val="white"/>
                    </w:rPr>
                    <w:t>-Bail</w:t>
                  </w:r>
                  <w:r w:rsidR="006C3472">
                    <w:rPr>
                      <w:sz w:val="21"/>
                      <w:szCs w:val="21"/>
                      <w:highlight w:val="white"/>
                    </w:rPr>
                    <w:t xml:space="preserve"> avec clauses obligatoires</w:t>
                  </w:r>
                </w:p>
                <w:p w:rsidR="00046AD5" w:rsidRDefault="00046AD5" w:rsidP="00046AD5">
                  <w:pPr>
                    <w:rPr>
                      <w:sz w:val="21"/>
                      <w:szCs w:val="21"/>
                      <w:highlight w:val="white"/>
                    </w:rPr>
                  </w:pPr>
                  <w:r>
                    <w:rPr>
                      <w:sz w:val="21"/>
                      <w:szCs w:val="21"/>
                      <w:highlight w:val="white"/>
                    </w:rPr>
                    <w:t>-Signature</w:t>
                  </w:r>
                </w:p>
                <w:p w:rsidR="00046AD5" w:rsidRDefault="00686D05" w:rsidP="00046AD5">
                  <w:pPr>
                    <w:rPr>
                      <w:sz w:val="21"/>
                      <w:szCs w:val="21"/>
                      <w:highlight w:val="white"/>
                    </w:rPr>
                  </w:pPr>
                  <w:r>
                    <w:rPr>
                      <w:noProof/>
                      <w:sz w:val="21"/>
                      <w:szCs w:val="21"/>
                      <w:lang w:val="fr-F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3296" behindDoc="0" locked="0" layoutInCell="1" allowOverlap="1" wp14:anchorId="6C5515AE" wp14:editId="172DA31C">
                            <wp:simplePos x="0" y="0"/>
                            <wp:positionH relativeFrom="column">
                              <wp:posOffset>688340</wp:posOffset>
                            </wp:positionH>
                            <wp:positionV relativeFrom="paragraph">
                              <wp:posOffset>140665</wp:posOffset>
                            </wp:positionV>
                            <wp:extent cx="0" cy="212725"/>
                            <wp:effectExtent l="76200" t="0" r="57150" b="53975"/>
                            <wp:wrapNone/>
                            <wp:docPr id="257" name="Connecteur droit avec flèche 25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0" cy="212725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6"/>
                                    </a:lnRef>
                                    <a:fillRef idx="0">
                                      <a:schemeClr val="accent6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59D181DC" id="Connecteur droit avec flèche 257" o:spid="_x0000_s1026" type="#_x0000_t32" style="position:absolute;margin-left:54.2pt;margin-top:11.1pt;width:0;height:16.7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" strokecolor="#f68c36 [3049]">
                            <v:stroke endarrow="block"/>
                          </v:shape>
                        </w:pict>
                      </mc:Fallback>
                    </mc:AlternateContent>
                  </w:r>
                  <w:r w:rsidR="00046AD5">
                    <w:rPr>
                      <w:sz w:val="21"/>
                      <w:szCs w:val="21"/>
                      <w:highlight w:val="white"/>
                    </w:rPr>
                    <w:t>-P</w:t>
                  </w:r>
                  <w:r w:rsidR="00046AD5" w:rsidRPr="00CB339D">
                    <w:rPr>
                      <w:sz w:val="21"/>
                      <w:szCs w:val="21"/>
                      <w:highlight w:val="white"/>
                    </w:rPr>
                    <w:t>aiement</w:t>
                  </w:r>
                </w:p>
              </w:tc>
            </w:tr>
          </w:tbl>
          <w:p w:rsidR="00046AD5" w:rsidRPr="00046AD5" w:rsidRDefault="00686D05" w:rsidP="00046AD5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163B30D0" wp14:editId="77CC4CCA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173660</wp:posOffset>
                      </wp:positionV>
                      <wp:extent cx="1477671" cy="965606"/>
                      <wp:effectExtent l="0" t="0" r="27305" b="25400"/>
                      <wp:wrapNone/>
                      <wp:docPr id="256" name="Ellipse 2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77671" cy="965606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93B67" w:rsidRPr="00235719" w:rsidRDefault="00993B67" w:rsidP="00686D05">
                                  <w:pPr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Notification de création du contrat de location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63B30D0" id="Ellipse 256" o:spid="_x0000_s1035" style="position:absolute;margin-left:-.15pt;margin-top:13.65pt;width:116.35pt;height:76.0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" fillcolor="white [3201]" strokecolor="#f79646 [3209]" strokeweight="2pt">
                      <v:textbox>
                        <w:txbxContent>
                          <w:p w:rsidR="00993B67" w:rsidRPr="00235719" w:rsidRDefault="00993B67" w:rsidP="00686D05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Notification de création du contrat de location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</w:tc>
        <w:tc>
          <w:tcPr>
            <w:tcW w:w="2478" w:type="dxa"/>
          </w:tcPr>
          <w:p w:rsidR="00046AD5" w:rsidRDefault="00046AD5" w:rsidP="00235719">
            <w:pPr>
              <w:rPr>
                <w:sz w:val="21"/>
                <w:szCs w:val="21"/>
              </w:rPr>
            </w:pPr>
          </w:p>
          <w:p w:rsidR="00046AD5" w:rsidRDefault="00046AD5" w:rsidP="00235719">
            <w:pPr>
              <w:rPr>
                <w:sz w:val="21"/>
                <w:szCs w:val="21"/>
                <w:highlight w:val="white"/>
              </w:rPr>
            </w:pPr>
          </w:p>
          <w:p w:rsidR="00046AD5" w:rsidRDefault="00046AD5" w:rsidP="00235719">
            <w:pPr>
              <w:rPr>
                <w:sz w:val="21"/>
                <w:szCs w:val="21"/>
                <w:highlight w:val="white"/>
              </w:rPr>
            </w:pPr>
          </w:p>
          <w:p w:rsidR="00046AD5" w:rsidRDefault="00046AD5" w:rsidP="00235719">
            <w:pPr>
              <w:rPr>
                <w:sz w:val="21"/>
                <w:szCs w:val="21"/>
                <w:highlight w:val="white"/>
              </w:rPr>
            </w:pPr>
          </w:p>
          <w:p w:rsidR="00046AD5" w:rsidRDefault="00046AD5" w:rsidP="00235719">
            <w:pPr>
              <w:rPr>
                <w:sz w:val="21"/>
                <w:szCs w:val="21"/>
                <w:highlight w:val="white"/>
              </w:rPr>
            </w:pPr>
          </w:p>
          <w:p w:rsidR="00046AD5" w:rsidRDefault="00046AD5" w:rsidP="00235719">
            <w:pPr>
              <w:rPr>
                <w:sz w:val="21"/>
                <w:szCs w:val="21"/>
                <w:highlight w:val="white"/>
              </w:rPr>
            </w:pPr>
          </w:p>
          <w:p w:rsidR="00046AD5" w:rsidRDefault="00046AD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686D05" w:rsidRDefault="00686D05" w:rsidP="00235719">
            <w:pPr>
              <w:rPr>
                <w:sz w:val="21"/>
                <w:szCs w:val="21"/>
                <w:highlight w:val="white"/>
              </w:rPr>
            </w:pPr>
          </w:p>
          <w:p w:rsidR="00046AD5" w:rsidRDefault="00686D05" w:rsidP="00235719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3FDD41A4" wp14:editId="262BFC2F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99873</wp:posOffset>
                      </wp:positionV>
                      <wp:extent cx="1433195" cy="709295"/>
                      <wp:effectExtent l="0" t="0" r="14605" b="14605"/>
                      <wp:wrapNone/>
                      <wp:docPr id="253" name="Ellipse 2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33195" cy="70929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93B67" w:rsidRPr="00235719" w:rsidRDefault="00993B67" w:rsidP="00046AD5">
                                  <w:pPr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Commande état des lieux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FDD41A4" id="Ellipse 253" o:spid="_x0000_s1036" style="position:absolute;margin-left:-.1pt;margin-top:7.85pt;width:112.85pt;height:55.8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" fillcolor="white [3201]" strokecolor="#f79646 [3209]" strokeweight="2pt">
                      <v:textbox>
                        <w:txbxContent>
                          <w:p w:rsidR="00993B67" w:rsidRPr="00235719" w:rsidRDefault="00993B67" w:rsidP="00046AD5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Commande état des lieux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:rsidR="00046AD5" w:rsidRPr="00046AD5" w:rsidRDefault="00046AD5" w:rsidP="00046AD5">
            <w:pPr>
              <w:rPr>
                <w:sz w:val="21"/>
                <w:szCs w:val="21"/>
                <w:highlight w:val="white"/>
              </w:rPr>
            </w:pPr>
          </w:p>
          <w:p w:rsidR="00046AD5" w:rsidRPr="00046AD5" w:rsidRDefault="00046AD5" w:rsidP="00046AD5">
            <w:pPr>
              <w:rPr>
                <w:sz w:val="21"/>
                <w:szCs w:val="21"/>
                <w:highlight w:val="white"/>
              </w:rPr>
            </w:pPr>
          </w:p>
          <w:p w:rsidR="00046AD5" w:rsidRPr="00046AD5" w:rsidRDefault="00686D05" w:rsidP="00046AD5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0644E77E" wp14:editId="1C717310">
                      <wp:simplePos x="0" y="0"/>
                      <wp:positionH relativeFrom="column">
                        <wp:posOffset>-251054</wp:posOffset>
                      </wp:positionH>
                      <wp:positionV relativeFrom="paragraph">
                        <wp:posOffset>187046</wp:posOffset>
                      </wp:positionV>
                      <wp:extent cx="284734" cy="768096"/>
                      <wp:effectExtent l="0" t="38100" r="58420" b="13335"/>
                      <wp:wrapNone/>
                      <wp:docPr id="258" name="Connecteur droit avec flèche 2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84734" cy="76809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672BB0" id="Connecteur droit avec flèche 258" o:spid="_x0000_s1026" type="#_x0000_t32" style="position:absolute;margin-left:-19.75pt;margin-top:14.75pt;width:22.4pt;height:60.5pt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" strokecolor="#f68c36 [3049]">
                      <v:stroke endarrow="block"/>
                    </v:shape>
                  </w:pict>
                </mc:Fallback>
              </mc:AlternateContent>
            </w:r>
          </w:p>
          <w:p w:rsidR="00046AD5" w:rsidRDefault="00046AD5" w:rsidP="00046AD5">
            <w:pPr>
              <w:rPr>
                <w:sz w:val="21"/>
                <w:szCs w:val="21"/>
                <w:highlight w:val="white"/>
              </w:rPr>
            </w:pPr>
          </w:p>
          <w:p w:rsidR="00046AD5" w:rsidRDefault="00686D05" w:rsidP="00046AD5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7C9554D6" wp14:editId="07E49C64">
                      <wp:simplePos x="0" y="0"/>
                      <wp:positionH relativeFrom="column">
                        <wp:posOffset>708025</wp:posOffset>
                      </wp:positionH>
                      <wp:positionV relativeFrom="paragraph">
                        <wp:posOffset>68250</wp:posOffset>
                      </wp:positionV>
                      <wp:extent cx="0" cy="212725"/>
                      <wp:effectExtent l="76200" t="0" r="57150" b="53975"/>
                      <wp:wrapNone/>
                      <wp:docPr id="259" name="Connecteur droit avec flèche 2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27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B147086" id="Connecteur droit avec flèche 259" o:spid="_x0000_s1026" type="#_x0000_t32" style="position:absolute;margin-left:55.75pt;margin-top:5.35pt;width:0;height:16.7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" strokecolor="#f68c36 [3049]">
                      <v:stroke endarrow="block"/>
                    </v:shape>
                  </w:pict>
                </mc:Fallback>
              </mc:AlternateContent>
            </w:r>
          </w:p>
          <w:p w:rsidR="00686D05" w:rsidRDefault="00686D05" w:rsidP="00046AD5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15FE5FC1" wp14:editId="5AAC1DF1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626745</wp:posOffset>
                      </wp:positionV>
                      <wp:extent cx="0" cy="212725"/>
                      <wp:effectExtent l="76200" t="0" r="57150" b="53975"/>
                      <wp:wrapNone/>
                      <wp:docPr id="261" name="Connecteur droit avec flèche 2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27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50FEF82" id="Connecteur droit avec flèche 261" o:spid="_x0000_s1026" type="#_x0000_t32" style="position:absolute;margin-left:56.3pt;margin-top:49.35pt;width:0;height:16.7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" strokecolor="#f68c36 [3049]">
                      <v:stroke endarrow="block"/>
                    </v:shape>
                  </w:pict>
                </mc:Fallback>
              </mc:AlternateContent>
            </w: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2252"/>
            </w:tblGrid>
            <w:tr w:rsidR="00046AD5" w:rsidTr="00993B67">
              <w:tc>
                <w:tcPr>
                  <w:tcW w:w="2252" w:type="dxa"/>
                </w:tcPr>
                <w:p w:rsidR="00046AD5" w:rsidRPr="00046AD5" w:rsidRDefault="00046AD5" w:rsidP="00046AD5">
                  <w:pPr>
                    <w:jc w:val="center"/>
                    <w:rPr>
                      <w:b/>
                      <w:sz w:val="21"/>
                      <w:szCs w:val="21"/>
                      <w:highlight w:val="white"/>
                    </w:rPr>
                  </w:pPr>
                  <w:r w:rsidRPr="00046AD5">
                    <w:rPr>
                      <w:b/>
                      <w:sz w:val="21"/>
                      <w:szCs w:val="21"/>
                      <w:highlight w:val="white"/>
                    </w:rPr>
                    <w:t>Etat des lieux</w:t>
                  </w:r>
                </w:p>
              </w:tc>
            </w:tr>
            <w:tr w:rsidR="00046AD5" w:rsidTr="00993B67">
              <w:tc>
                <w:tcPr>
                  <w:tcW w:w="2252" w:type="dxa"/>
                </w:tcPr>
                <w:p w:rsidR="00046AD5" w:rsidRPr="00046AD5" w:rsidRDefault="00046AD5" w:rsidP="00686D05">
                  <w:pPr>
                    <w:rPr>
                      <w:sz w:val="21"/>
                      <w:szCs w:val="21"/>
                    </w:rPr>
                  </w:pPr>
                  <w:r>
                    <w:rPr>
                      <w:sz w:val="21"/>
                      <w:szCs w:val="21"/>
                      <w:highlight w:val="white"/>
                    </w:rPr>
                    <w:t>-</w:t>
                  </w:r>
                  <w:r w:rsidR="00686D05">
                    <w:rPr>
                      <w:sz w:val="21"/>
                      <w:szCs w:val="21"/>
                    </w:rPr>
                    <w:t>état des lieux sur Tablette avec Crypto</w:t>
                  </w:r>
                </w:p>
              </w:tc>
            </w:tr>
          </w:tbl>
          <w:p w:rsidR="00235719" w:rsidRPr="00046AD5" w:rsidRDefault="00686D05" w:rsidP="00046AD5">
            <w:pPr>
              <w:rPr>
                <w:sz w:val="21"/>
                <w:szCs w:val="21"/>
                <w:highlight w:val="white"/>
              </w:rPr>
            </w:pPr>
            <w:r>
              <w:rPr>
                <w:noProof/>
                <w:sz w:val="21"/>
                <w:szCs w:val="21"/>
                <w:lang w:val="fr-FR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77431580" wp14:editId="639CD41F">
                      <wp:simplePos x="0" y="0"/>
                      <wp:positionH relativeFrom="column">
                        <wp:posOffset>201930</wp:posOffset>
                      </wp:positionH>
                      <wp:positionV relativeFrom="paragraph">
                        <wp:posOffset>227635</wp:posOffset>
                      </wp:positionV>
                      <wp:extent cx="1104595" cy="548640"/>
                      <wp:effectExtent l="0" t="0" r="19685" b="22860"/>
                      <wp:wrapNone/>
                      <wp:docPr id="260" name="Ellipse 2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4595" cy="54864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93B67" w:rsidRPr="00182C0E" w:rsidRDefault="006662EC" w:rsidP="00686D05">
                                  <w:pPr>
                                    <w:jc w:val="center"/>
                                    <w:rPr>
                                      <w:b/>
                                      <w:color w:val="FF0000"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  <w:sz w:val="18"/>
                                    </w:rPr>
                                    <w:t>……………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7431580" id="Ellipse 260" o:spid="_x0000_s1037" style="position:absolute;margin-left:15.9pt;margin-top:17.9pt;width:87pt;height:43.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" fillcolor="white [3201]" strokecolor="#f79646 [3209]" strokeweight="2pt">
                      <v:textbox>
                        <w:txbxContent>
                          <w:p w:rsidR="00993B67" w:rsidRPr="00182C0E" w:rsidRDefault="006662EC" w:rsidP="00686D05">
                            <w:pPr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>……………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</w:tc>
      </w:tr>
    </w:tbl>
    <w:p w:rsidR="008A6780" w:rsidRPr="00EF454B" w:rsidRDefault="008A6780" w:rsidP="008A6780">
      <w:pPr>
        <w:rPr>
          <w:sz w:val="21"/>
          <w:szCs w:val="21"/>
          <w:highlight w:val="white"/>
        </w:rPr>
      </w:pPr>
    </w:p>
    <w:p w:rsidR="000037CC" w:rsidRDefault="000037CC">
      <w:pPr>
        <w:rPr>
          <w:sz w:val="21"/>
          <w:szCs w:val="21"/>
          <w:highlight w:val="white"/>
        </w:rPr>
      </w:pPr>
      <w:r>
        <w:rPr>
          <w:sz w:val="21"/>
          <w:szCs w:val="21"/>
          <w:highlight w:val="white"/>
        </w:rPr>
        <w:br w:type="page"/>
      </w:r>
    </w:p>
    <w:p w:rsidR="00644B8C" w:rsidRDefault="00993B67">
      <w:pPr>
        <w:numPr>
          <w:ilvl w:val="0"/>
          <w:numId w:val="3"/>
        </w:numPr>
        <w:rPr>
          <w:sz w:val="21"/>
          <w:szCs w:val="21"/>
          <w:highlight w:val="white"/>
        </w:rPr>
      </w:pPr>
      <w:r w:rsidRPr="00EF454B">
        <w:rPr>
          <w:sz w:val="21"/>
          <w:szCs w:val="21"/>
          <w:highlight w:val="white"/>
        </w:rPr>
        <w:t xml:space="preserve">Quelles pourraient être les erreurs lors de la rédaction d’un bail </w:t>
      </w:r>
      <w:r w:rsidR="00105274" w:rsidRPr="00EF454B">
        <w:rPr>
          <w:sz w:val="21"/>
          <w:szCs w:val="21"/>
          <w:highlight w:val="white"/>
        </w:rPr>
        <w:t>avant</w:t>
      </w:r>
      <w:r w:rsidR="006C3472">
        <w:rPr>
          <w:sz w:val="21"/>
          <w:szCs w:val="21"/>
          <w:highlight w:val="white"/>
        </w:rPr>
        <w:t xml:space="preserve"> </w:t>
      </w:r>
      <w:r w:rsidR="006C3472" w:rsidRPr="00EF454B">
        <w:rPr>
          <w:sz w:val="21"/>
          <w:szCs w:val="21"/>
          <w:highlight w:val="white"/>
        </w:rPr>
        <w:t>Crypto</w:t>
      </w:r>
      <w:r w:rsidR="006C3472">
        <w:rPr>
          <w:sz w:val="21"/>
          <w:szCs w:val="21"/>
          <w:highlight w:val="white"/>
        </w:rPr>
        <w:t> ?</w:t>
      </w:r>
      <w:r w:rsidR="00105274" w:rsidRPr="00EF454B">
        <w:rPr>
          <w:sz w:val="21"/>
          <w:szCs w:val="21"/>
          <w:highlight w:val="white"/>
        </w:rPr>
        <w:t xml:space="preserve"> et après Crypto </w:t>
      </w:r>
      <w:r w:rsidRPr="00EF454B">
        <w:rPr>
          <w:sz w:val="21"/>
          <w:szCs w:val="21"/>
          <w:highlight w:val="white"/>
        </w:rPr>
        <w:t>?</w:t>
      </w:r>
    </w:p>
    <w:p w:rsidR="00FF27D4" w:rsidRDefault="00FF27D4" w:rsidP="00FF27D4">
      <w:pPr>
        <w:rPr>
          <w:color w:val="FF0000"/>
          <w:sz w:val="21"/>
          <w:szCs w:val="21"/>
          <w:highlight w:val="whit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912"/>
      </w:tblGrid>
      <w:tr w:rsidR="006662EC" w:rsidTr="006662EC">
        <w:tc>
          <w:tcPr>
            <w:tcW w:w="9912" w:type="dxa"/>
          </w:tcPr>
          <w:p w:rsidR="006662EC" w:rsidRDefault="006662EC" w:rsidP="00FF27D4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FF27D4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FF27D4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FF27D4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FF27D4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FF27D4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FF27D4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6662EC" w:rsidRDefault="006662EC" w:rsidP="00FF27D4">
            <w:pPr>
              <w:rPr>
                <w:sz w:val="21"/>
                <w:szCs w:val="21"/>
                <w:highlight w:val="white"/>
              </w:rPr>
            </w:pPr>
          </w:p>
        </w:tc>
      </w:tr>
    </w:tbl>
    <w:p w:rsidR="00FF27D4" w:rsidRPr="00EF454B" w:rsidRDefault="00FF27D4" w:rsidP="00FF27D4">
      <w:pPr>
        <w:rPr>
          <w:sz w:val="21"/>
          <w:szCs w:val="21"/>
          <w:highlight w:val="white"/>
        </w:rPr>
      </w:pPr>
    </w:p>
    <w:p w:rsidR="00644B8C" w:rsidRDefault="00993B67">
      <w:pPr>
        <w:numPr>
          <w:ilvl w:val="0"/>
          <w:numId w:val="3"/>
        </w:numPr>
        <w:rPr>
          <w:sz w:val="21"/>
          <w:szCs w:val="21"/>
          <w:highlight w:val="white"/>
        </w:rPr>
      </w:pPr>
      <w:r w:rsidRPr="00EF454B">
        <w:rPr>
          <w:sz w:val="21"/>
          <w:szCs w:val="21"/>
          <w:highlight w:val="white"/>
        </w:rPr>
        <w:t xml:space="preserve">Quels sont les avantages d’avoir un bon site Internet dans ce secteur ? </w:t>
      </w:r>
    </w:p>
    <w:p w:rsidR="00FF27D4" w:rsidRDefault="00FF27D4" w:rsidP="00FF27D4">
      <w:pPr>
        <w:rPr>
          <w:sz w:val="21"/>
          <w:szCs w:val="21"/>
          <w:highlight w:val="whit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912"/>
      </w:tblGrid>
      <w:tr w:rsidR="000129CE" w:rsidTr="000129CE">
        <w:tc>
          <w:tcPr>
            <w:tcW w:w="9912" w:type="dxa"/>
          </w:tcPr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FF27D4">
            <w:pPr>
              <w:rPr>
                <w:sz w:val="21"/>
                <w:szCs w:val="21"/>
                <w:highlight w:val="white"/>
              </w:rPr>
            </w:pPr>
          </w:p>
        </w:tc>
      </w:tr>
    </w:tbl>
    <w:p w:rsidR="000129CE" w:rsidRDefault="000129CE" w:rsidP="00FF27D4">
      <w:pPr>
        <w:rPr>
          <w:sz w:val="21"/>
          <w:szCs w:val="21"/>
          <w:highlight w:val="white"/>
        </w:rPr>
      </w:pPr>
    </w:p>
    <w:p w:rsidR="000129CE" w:rsidRDefault="000129CE" w:rsidP="00FF27D4">
      <w:pPr>
        <w:rPr>
          <w:sz w:val="21"/>
          <w:szCs w:val="21"/>
          <w:highlight w:val="white"/>
        </w:rPr>
      </w:pPr>
    </w:p>
    <w:p w:rsidR="00644B8C" w:rsidRDefault="00993B67">
      <w:pPr>
        <w:numPr>
          <w:ilvl w:val="0"/>
          <w:numId w:val="3"/>
        </w:numPr>
        <w:rPr>
          <w:sz w:val="21"/>
          <w:szCs w:val="21"/>
          <w:highlight w:val="white"/>
        </w:rPr>
      </w:pPr>
      <w:r w:rsidRPr="00EF454B">
        <w:rPr>
          <w:sz w:val="21"/>
          <w:szCs w:val="21"/>
          <w:highlight w:val="white"/>
        </w:rPr>
        <w:t xml:space="preserve">Cette entreprise </w:t>
      </w:r>
      <w:proofErr w:type="spellStart"/>
      <w:r w:rsidRPr="00EF454B">
        <w:rPr>
          <w:sz w:val="21"/>
          <w:szCs w:val="21"/>
          <w:highlight w:val="white"/>
        </w:rPr>
        <w:t>doit-elle</w:t>
      </w:r>
      <w:proofErr w:type="spellEnd"/>
      <w:r w:rsidRPr="00EF454B">
        <w:rPr>
          <w:sz w:val="21"/>
          <w:szCs w:val="21"/>
          <w:highlight w:val="white"/>
        </w:rPr>
        <w:t xml:space="preserve"> être présente sur les réseaux sociaux</w:t>
      </w:r>
      <w:r>
        <w:rPr>
          <w:sz w:val="21"/>
          <w:szCs w:val="21"/>
          <w:highlight w:val="white"/>
        </w:rPr>
        <w:t xml:space="preserve"> </w:t>
      </w:r>
      <w:r w:rsidRPr="00EF454B">
        <w:rPr>
          <w:sz w:val="21"/>
          <w:szCs w:val="21"/>
          <w:highlight w:val="white"/>
        </w:rPr>
        <w:t>?</w:t>
      </w:r>
    </w:p>
    <w:p w:rsidR="00993B67" w:rsidRDefault="00993B67" w:rsidP="00993B67">
      <w:pPr>
        <w:rPr>
          <w:sz w:val="21"/>
          <w:szCs w:val="21"/>
          <w:highlight w:val="whit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912"/>
      </w:tblGrid>
      <w:tr w:rsidR="000129CE" w:rsidTr="000129CE">
        <w:tc>
          <w:tcPr>
            <w:tcW w:w="9912" w:type="dxa"/>
          </w:tcPr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  <w:p w:rsidR="000129CE" w:rsidRDefault="000129CE" w:rsidP="006C3472">
            <w:pPr>
              <w:rPr>
                <w:sz w:val="21"/>
                <w:szCs w:val="21"/>
                <w:highlight w:val="white"/>
              </w:rPr>
            </w:pPr>
          </w:p>
        </w:tc>
      </w:tr>
    </w:tbl>
    <w:p w:rsidR="006C3472" w:rsidRPr="00EF454B" w:rsidRDefault="006C3472" w:rsidP="006C3472">
      <w:pPr>
        <w:rPr>
          <w:sz w:val="21"/>
          <w:szCs w:val="21"/>
          <w:highlight w:val="white"/>
        </w:rPr>
      </w:pPr>
    </w:p>
    <w:p w:rsidR="00644B8C" w:rsidRPr="000129CE" w:rsidRDefault="00993B67" w:rsidP="000129CE">
      <w:pPr>
        <w:numPr>
          <w:ilvl w:val="0"/>
          <w:numId w:val="3"/>
        </w:numPr>
        <w:rPr>
          <w:sz w:val="21"/>
          <w:szCs w:val="21"/>
          <w:highlight w:val="white"/>
        </w:rPr>
      </w:pPr>
      <w:r w:rsidRPr="006848F2">
        <w:rPr>
          <w:sz w:val="21"/>
          <w:szCs w:val="21"/>
          <w:highlight w:val="white"/>
          <w:u w:val="single"/>
        </w:rPr>
        <w:t>Question de gestion</w:t>
      </w:r>
      <w:r w:rsidRPr="00EF454B">
        <w:rPr>
          <w:sz w:val="21"/>
          <w:szCs w:val="21"/>
          <w:highlight w:val="white"/>
        </w:rPr>
        <w:t xml:space="preserve"> : Comment un PGI peut-il être un outil permettant d’augmenter la productivité et donc la</w:t>
      </w:r>
      <w:r w:rsidR="0056506D">
        <w:rPr>
          <w:sz w:val="21"/>
          <w:szCs w:val="21"/>
          <w:highlight w:val="white"/>
        </w:rPr>
        <w:t xml:space="preserve"> performance d’une entreprise ?</w:t>
      </w:r>
      <w:bookmarkStart w:id="0" w:name="_GoBack"/>
      <w:bookmarkEnd w:id="0"/>
    </w:p>
    <w:sectPr w:rsidR="00644B8C" w:rsidRPr="000129CE" w:rsidSect="00CB339D">
      <w:footerReference w:type="default" r:id="rId21"/>
      <w:pgSz w:w="11909" w:h="16834"/>
      <w:pgMar w:top="1134" w:right="994" w:bottom="993" w:left="993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A74F8" w:rsidRDefault="002A74F8" w:rsidP="00CC13ED">
      <w:pPr>
        <w:spacing w:line="240" w:lineRule="auto"/>
      </w:pPr>
      <w:r>
        <w:separator/>
      </w:r>
    </w:p>
  </w:endnote>
  <w:endnote w:type="continuationSeparator" w:id="0">
    <w:p w:rsidR="002A74F8" w:rsidRDefault="002A74F8" w:rsidP="00CC13E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ree Serif">
    <w:altName w:val="Times New Roman"/>
    <w:charset w:val="00"/>
    <w:family w:val="auto"/>
    <w:pitch w:val="default"/>
  </w:font>
  <w:font w:name="inherit">
    <w:altName w:val="Times New Roman"/>
    <w:panose1 w:val="00000000000000000000"/>
    <w:charset w:val="00"/>
    <w:family w:val="roman"/>
    <w:notTrueType/>
    <w:pitch w:val="default"/>
  </w:font>
  <w:font w:name="Segoe UI Historic">
    <w:panose1 w:val="020B0502040204020203"/>
    <w:charset w:val="00"/>
    <w:family w:val="swiss"/>
    <w:pitch w:val="variable"/>
    <w:sig w:usb0="800001EF" w:usb1="02000002" w:usb2="0060C08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77330648"/>
      <w:docPartObj>
        <w:docPartGallery w:val="Page Numbers (Bottom of Page)"/>
        <w:docPartUnique/>
      </w:docPartObj>
    </w:sdtPr>
    <w:sdtEndPr/>
    <w:sdtContent>
      <w:p w:rsidR="00993B67" w:rsidRDefault="00993B67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129CE" w:rsidRPr="000129CE">
          <w:rPr>
            <w:noProof/>
            <w:lang w:val="fr-FR"/>
          </w:rPr>
          <w:t>7</w:t>
        </w:r>
        <w:r>
          <w:fldChar w:fldCharType="end"/>
        </w:r>
      </w:p>
    </w:sdtContent>
  </w:sdt>
  <w:p w:rsidR="00993B67" w:rsidRDefault="00993B6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A74F8" w:rsidRDefault="002A74F8" w:rsidP="00CC13ED">
      <w:pPr>
        <w:spacing w:line="240" w:lineRule="auto"/>
      </w:pPr>
      <w:r>
        <w:separator/>
      </w:r>
    </w:p>
  </w:footnote>
  <w:footnote w:type="continuationSeparator" w:id="0">
    <w:p w:rsidR="002A74F8" w:rsidRDefault="002A74F8" w:rsidP="00CC13E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FC6326"/>
    <w:multiLevelType w:val="hybridMultilevel"/>
    <w:tmpl w:val="39920B5E"/>
    <w:lvl w:ilvl="0" w:tplc="226029A6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2C37AE"/>
    <w:multiLevelType w:val="hybridMultilevel"/>
    <w:tmpl w:val="B5F65798"/>
    <w:lvl w:ilvl="0" w:tplc="B426972A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  <w:b/>
        <w:color w:val="FF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3272B9"/>
    <w:multiLevelType w:val="multilevel"/>
    <w:tmpl w:val="D53E649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4FC61AFD"/>
    <w:multiLevelType w:val="multilevel"/>
    <w:tmpl w:val="2744C49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79531F9"/>
    <w:multiLevelType w:val="multilevel"/>
    <w:tmpl w:val="CEAC35A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615A7651"/>
    <w:multiLevelType w:val="hybridMultilevel"/>
    <w:tmpl w:val="230AB65E"/>
    <w:lvl w:ilvl="0" w:tplc="0E8EB21A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5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4B8C"/>
    <w:rsid w:val="000037CC"/>
    <w:rsid w:val="000129CE"/>
    <w:rsid w:val="00046AD5"/>
    <w:rsid w:val="00105274"/>
    <w:rsid w:val="00182C0E"/>
    <w:rsid w:val="00235719"/>
    <w:rsid w:val="002A74F8"/>
    <w:rsid w:val="0056506D"/>
    <w:rsid w:val="00644B8C"/>
    <w:rsid w:val="006662EC"/>
    <w:rsid w:val="006848F2"/>
    <w:rsid w:val="00686D05"/>
    <w:rsid w:val="006C3472"/>
    <w:rsid w:val="007A0F0B"/>
    <w:rsid w:val="008A6780"/>
    <w:rsid w:val="00964075"/>
    <w:rsid w:val="00993B67"/>
    <w:rsid w:val="00A239D2"/>
    <w:rsid w:val="00B31DF6"/>
    <w:rsid w:val="00BB2286"/>
    <w:rsid w:val="00CB339D"/>
    <w:rsid w:val="00CC13ED"/>
    <w:rsid w:val="00D31892"/>
    <w:rsid w:val="00D42A6D"/>
    <w:rsid w:val="00DA3AC2"/>
    <w:rsid w:val="00E566EB"/>
    <w:rsid w:val="00EC7D5F"/>
    <w:rsid w:val="00EF1C23"/>
    <w:rsid w:val="00EF454B"/>
    <w:rsid w:val="00FF2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B8F625"/>
  <w15:docId w15:val="{108D0D39-C42E-4010-B22E-B69E5EFB8A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fr" w:eastAsia="fr-F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Titre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ous-titr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table" w:styleId="Grilledutableau">
    <w:name w:val="Table Grid"/>
    <w:basedOn w:val="TableauNormal"/>
    <w:uiPriority w:val="39"/>
    <w:rsid w:val="00DA3AC2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CC13ED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C13ED"/>
  </w:style>
  <w:style w:type="paragraph" w:styleId="Pieddepage">
    <w:name w:val="footer"/>
    <w:basedOn w:val="Normal"/>
    <w:link w:val="PieddepageCar"/>
    <w:uiPriority w:val="99"/>
    <w:unhideWhenUsed/>
    <w:rsid w:val="00CC13ED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C13ED"/>
  </w:style>
  <w:style w:type="character" w:styleId="Lienhypertexte">
    <w:name w:val="Hyperlink"/>
    <w:basedOn w:val="Policepardfaut"/>
    <w:uiPriority w:val="99"/>
    <w:unhideWhenUsed/>
    <w:rsid w:val="00D42A6D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8A6780"/>
    <w:pPr>
      <w:ind w:left="720"/>
      <w:contextualSpacing/>
    </w:pPr>
  </w:style>
  <w:style w:type="character" w:styleId="Accentuation">
    <w:name w:val="Emphasis"/>
    <w:basedOn w:val="Policepardfaut"/>
    <w:uiPriority w:val="20"/>
    <w:qFormat/>
    <w:rsid w:val="00D31892"/>
    <w:rPr>
      <w:i/>
      <w:iCs/>
    </w:rPr>
  </w:style>
  <w:style w:type="character" w:styleId="lev">
    <w:name w:val="Strong"/>
    <w:basedOn w:val="Policepardfaut"/>
    <w:uiPriority w:val="22"/>
    <w:qFormat/>
    <w:rsid w:val="00993B67"/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F1C23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1C2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751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89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31721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69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624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101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839179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686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482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0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yperlink" Target="https://www.facebook.com/NoumeaImmobilier/" TargetMode="Externa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hyperlink" Target="https://www.noumea-immobilier.nc/" TargetMode="External"/><Relationship Id="rId20" Type="http://schemas.openxmlformats.org/officeDocument/2006/relationships/hyperlink" Target="https://instagram.com/noumeaimmobilier?igshid=xyan6nqp5n2j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3784F6BB</Template>
  <TotalTime>499</TotalTime>
  <Pages>7</Pages>
  <Words>771</Words>
  <Characters>4243</Characters>
  <Application>Microsoft Office Word</Application>
  <DocSecurity>0</DocSecurity>
  <Lines>35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Aude Viglione</dc:creator>
  <cp:lastModifiedBy>AUDE DE MALET</cp:lastModifiedBy>
  <cp:revision>8</cp:revision>
  <cp:lastPrinted>2021-02-11T01:52:00Z</cp:lastPrinted>
  <dcterms:created xsi:type="dcterms:W3CDTF">2021-02-09T22:28:00Z</dcterms:created>
  <dcterms:modified xsi:type="dcterms:W3CDTF">2021-04-29T21:12:00Z</dcterms:modified>
</cp:coreProperties>
</file>